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76FC976E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5455C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D1321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05230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D132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</w:p>
    <w:p w14:paraId="0C248D8D" w14:textId="2266F70E" w:rsidR="00DD6E1C" w:rsidRDefault="00DD6E1C" w:rsidP="008A5920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228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="008A5920" w:rsidRPr="008A5920">
        <w:rPr>
          <w:rFonts w:eastAsia="Arial Unicode MS" w:cs="Arial"/>
          <w:szCs w:val="18"/>
          <w:lang w:val="fr-FR" w:eastAsia="ar-SA"/>
        </w:rPr>
        <w:t>S1-</w:t>
      </w:r>
      <w:r w:rsidR="00357B00" w:rsidRPr="008A5920">
        <w:rPr>
          <w:rFonts w:eastAsia="Arial Unicode MS" w:cs="Arial"/>
          <w:szCs w:val="18"/>
          <w:lang w:val="fr-FR" w:eastAsia="ar-SA"/>
        </w:rPr>
        <w:t>23</w:t>
      </w:r>
      <w:r w:rsidR="00052305">
        <w:rPr>
          <w:rFonts w:eastAsia="Arial Unicode MS" w:cs="Arial"/>
          <w:szCs w:val="18"/>
          <w:lang w:val="fr-FR" w:eastAsia="ar-SA"/>
        </w:rPr>
        <w:t>2341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645E5B6E" w:rsidR="00084E19" w:rsidRPr="004778A4" w:rsidRDefault="005455CF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</w:t>
      </w:r>
      <w:r w:rsidR="00F15AD5">
        <w:rPr>
          <w:rFonts w:ascii="Arial" w:eastAsia="MS Mincho" w:hAnsi="Arial" w:cs="Arial"/>
          <w:b/>
          <w:sz w:val="24"/>
          <w:szCs w:val="24"/>
          <w:lang w:eastAsia="ja-JP"/>
        </w:rPr>
        <w:t>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086F06F" w:rsidR="00084E19" w:rsidRPr="008A5920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  <w:lang w:val="sv-SE" w:eastAsia="zh-CN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  <w:r w:rsidR="008A5920">
        <w:rPr>
          <w:rFonts w:ascii="Arial" w:hAnsi="Arial" w:cs="Arial"/>
          <w:b/>
          <w:bCs/>
          <w:lang w:val="sv-SE"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proofErr w:type="gramStart"/>
      <w:r>
        <w:t>In order to</w:t>
      </w:r>
      <w:proofErr w:type="gramEnd"/>
      <w:r>
        <w:t xml:space="preserve">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39B0677D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r w:rsidR="00921366">
        <w:rPr>
          <w:rFonts w:eastAsia="宋体"/>
          <w:lang w:eastAsia="zh-CN"/>
        </w:rPr>
        <w:t xml:space="preserve">After step 1 and step 2, we get the all the sub-groups corresponding to all the combination of each </w:t>
      </w:r>
      <w:r w:rsidR="00921366" w:rsidRPr="00471ED5">
        <w:rPr>
          <w:rFonts w:eastAsia="宋体"/>
        </w:rPr>
        <w:t>categorization</w:t>
      </w:r>
      <w:r w:rsidR="00921366">
        <w:rPr>
          <w:rFonts w:eastAsia="宋体"/>
        </w:rPr>
        <w:t xml:space="preserve"> and each deployment scenario.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>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3E2964AA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</w:t>
      </w:r>
      <w:r w:rsidR="00676B6C">
        <w:rPr>
          <w:rFonts w:cs="Arial"/>
          <w:bCs/>
        </w:rPr>
        <w:t xml:space="preserve"> data collection</w:t>
      </w:r>
      <w:r>
        <w:rPr>
          <w:rFonts w:cs="Arial"/>
          <w:bCs/>
        </w:rPr>
        <w:t>, indoor + actuator</w:t>
      </w:r>
      <w:r w:rsidR="00676B6C">
        <w:rPr>
          <w:rFonts w:cs="Arial"/>
          <w:bCs/>
        </w:rPr>
        <w:t xml:space="preserve"> control</w:t>
      </w:r>
      <w:proofErr w:type="gramStart"/>
      <w:r>
        <w:rPr>
          <w:rFonts w:cs="Arial"/>
          <w:bCs/>
        </w:rPr>
        <w:t>)</w:t>
      </w:r>
      <w:r w:rsidR="00921366">
        <w:rPr>
          <w:rFonts w:cs="Arial"/>
          <w:bCs/>
        </w:rPr>
        <w:t>,which</w:t>
      </w:r>
      <w:proofErr w:type="gramEnd"/>
      <w:r w:rsidR="00921366">
        <w:rPr>
          <w:rFonts w:cs="Arial"/>
          <w:bCs/>
        </w:rPr>
        <w:t xml:space="preserve"> is necessary to derive the consolidated KPI values. </w:t>
      </w:r>
    </w:p>
    <w:p w14:paraId="776FE0DB" w14:textId="5507A1AD" w:rsidR="007E13A0" w:rsidRDefault="00921366" w:rsidP="007E13A0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>Even f</w:t>
      </w:r>
      <w:r w:rsidR="007E13A0">
        <w:rPr>
          <w:rFonts w:cs="Arial"/>
          <w:bCs/>
        </w:rPr>
        <w:t>or some combination, the KPI may be still diverse for different</w:t>
      </w:r>
      <w:r>
        <w:rPr>
          <w:rFonts w:cs="Arial"/>
          <w:bCs/>
        </w:rPr>
        <w:t xml:space="preserve"> use cases</w:t>
      </w:r>
      <w:r w:rsidR="007E13A0">
        <w:rPr>
          <w:rFonts w:cs="Arial"/>
          <w:bCs/>
        </w:rPr>
        <w:t xml:space="preserve">. In this case, the use cases can be further grouped into different sub-types. </w:t>
      </w:r>
    </w:p>
    <w:p w14:paraId="1A121F8E" w14:textId="74BA9ABE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</w:t>
      </w:r>
      <w:r w:rsidR="00921366">
        <w:rPr>
          <w:rFonts w:cs="Arial"/>
          <w:bCs/>
        </w:rPr>
        <w:t xml:space="preserve">each sub-group corresponding to </w:t>
      </w:r>
      <w:r>
        <w:rPr>
          <w:rFonts w:cs="Arial"/>
          <w:bCs/>
        </w:rPr>
        <w:t xml:space="preserve">each combination or for each sub-type (i.e. depending on the KPI diversity). The consolidated KPI will facilitate the specification implementation for the downlink group by take the specific </w:t>
      </w:r>
      <w:proofErr w:type="spellStart"/>
      <w:r>
        <w:rPr>
          <w:rFonts w:cs="Arial"/>
          <w:bCs/>
        </w:rPr>
        <w:t>characteristcis</w:t>
      </w:r>
      <w:proofErr w:type="spellEnd"/>
      <w:r>
        <w:rPr>
          <w:rFonts w:cs="Arial"/>
          <w:bCs/>
        </w:rPr>
        <w:t xml:space="preserve">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20D25479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</w:t>
      </w:r>
      <w:r w:rsidR="00676B6C">
        <w:rPr>
          <w:lang w:eastAsia="ja-JP"/>
        </w:rPr>
        <w:t xml:space="preserve"> data collection</w:t>
      </w:r>
    </w:p>
    <w:p w14:paraId="22B5E17C" w14:textId="2C003B75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r w:rsidR="008228CB">
        <w:t>T</w:t>
      </w:r>
      <w:r w:rsidR="00D900C2">
        <w:rPr>
          <w:lang w:eastAsia="ja-JP"/>
        </w:rPr>
        <w:t>racking</w:t>
      </w:r>
      <w:r w:rsidR="00D900C2" w:rsidRPr="00CB3714">
        <w:t xml:space="preserve">  </w:t>
      </w:r>
    </w:p>
    <w:p w14:paraId="7DFE7A4C" w14:textId="1FF5D40B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</w:t>
      </w:r>
      <w:r w:rsidR="00676B6C">
        <w:t xml:space="preserve"> control</w:t>
      </w:r>
      <w:r w:rsidR="00B611C1" w:rsidRPr="00B611C1">
        <w:t xml:space="preserve"> (e.g. switch)</w:t>
      </w:r>
    </w:p>
    <w:p w14:paraId="711F398A" w14:textId="2319777E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 xml:space="preserve">some use cases </w:t>
      </w:r>
      <w:proofErr w:type="spellStart"/>
      <w:r w:rsidR="002128E4">
        <w:rPr>
          <w:rFonts w:eastAsia="宋体"/>
          <w:lang w:eastAsia="zh-CN"/>
        </w:rPr>
        <w:t>invole</w:t>
      </w:r>
      <w:proofErr w:type="spellEnd"/>
      <w:r w:rsidR="002128E4">
        <w:rPr>
          <w:rFonts w:eastAsia="宋体"/>
          <w:lang w:eastAsia="zh-CN"/>
        </w:rPr>
        <w:t xml:space="preserve"> more than one function,</w:t>
      </w:r>
      <w:r>
        <w:rPr>
          <w:rFonts w:eastAsia="宋体"/>
          <w:lang w:eastAsia="zh-CN"/>
        </w:rPr>
        <w:t xml:space="preserve"> </w:t>
      </w:r>
      <w:proofErr w:type="gramStart"/>
      <w:r>
        <w:rPr>
          <w:rFonts w:eastAsia="宋体"/>
          <w:lang w:eastAsia="zh-CN"/>
        </w:rPr>
        <w:t>in order to</w:t>
      </w:r>
      <w:proofErr w:type="gramEnd"/>
      <w:r>
        <w:rPr>
          <w:rFonts w:eastAsia="宋体"/>
          <w:lang w:eastAsia="zh-CN"/>
        </w:rPr>
        <w:t xml:space="preserve"> avoid </w:t>
      </w:r>
      <w:r w:rsidR="00F85967">
        <w:rPr>
          <w:rFonts w:eastAsia="宋体"/>
          <w:lang w:eastAsia="zh-CN"/>
        </w:rPr>
        <w:t xml:space="preserve">KPI </w:t>
      </w:r>
      <w:proofErr w:type="spellStart"/>
      <w:r>
        <w:rPr>
          <w:rFonts w:eastAsia="宋体"/>
          <w:lang w:eastAsia="zh-CN"/>
        </w:rPr>
        <w:t>dupulication</w:t>
      </w:r>
      <w:proofErr w:type="spellEnd"/>
      <w:r>
        <w:rPr>
          <w:rFonts w:eastAsia="宋体"/>
          <w:lang w:eastAsia="zh-CN"/>
        </w:rPr>
        <w:t xml:space="preserve">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r w:rsidR="009D2150">
        <w:t xml:space="preserve"> control</w:t>
      </w:r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2" w:name="_Toc103935714"/>
      <w:bookmarkStart w:id="3" w:name="_Toc103935715"/>
      <w:bookmarkEnd w:id="1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</w:t>
      </w:r>
      <w:proofErr w:type="spellStart"/>
      <w:r w:rsidR="00082CB2" w:rsidRPr="00082CB2">
        <w:rPr>
          <w:rFonts w:eastAsia="宋体"/>
          <w:lang w:eastAsia="zh-CN"/>
        </w:rPr>
        <w:t>althougu</w:t>
      </w:r>
      <w:proofErr w:type="spellEnd"/>
      <w:r w:rsidR="00082CB2" w:rsidRPr="00082CB2">
        <w:rPr>
          <w:rFonts w:eastAsia="宋体"/>
          <w:lang w:eastAsia="zh-CN"/>
        </w:rPr>
        <w:t xml:space="preserve">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 xml:space="preserve">Using above methodology, all the use cases and traffic scenarios with KPI values are </w:t>
      </w:r>
      <w:proofErr w:type="spellStart"/>
      <w:r>
        <w:t>catorgorized</w:t>
      </w:r>
      <w:proofErr w:type="spellEnd"/>
      <w:r>
        <w:t xml:space="preserve">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4CEDFD7D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</w:t>
            </w:r>
            <w:r w:rsidR="00F619E6">
              <w:rPr>
                <w:lang w:eastAsia="zh-CN"/>
              </w:rPr>
              <w:t>v1</w:t>
            </w:r>
            <w:r>
              <w:rPr>
                <w:lang w:eastAsia="zh-CN"/>
              </w:rPr>
              <w:t>.</w:t>
            </w:r>
            <w:r w:rsidR="00F619E6">
              <w:rPr>
                <w:lang w:eastAsia="zh-CN"/>
              </w:rPr>
              <w:t>2</w:t>
            </w:r>
            <w:r>
              <w:rPr>
                <w:lang w:eastAsia="zh-CN"/>
              </w:rPr>
              <w:t>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1F08EDEF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61228DC2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</w:t>
            </w:r>
            <w:r w:rsidR="00676B6C">
              <w:rPr>
                <w:lang w:eastAsia="ja-JP"/>
              </w:rPr>
              <w:t xml:space="preserve"> data collection</w:t>
            </w:r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05A53428" w:rsidR="00471ED5" w:rsidRPr="00BD54F1" w:rsidRDefault="008228CB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T</w:t>
            </w:r>
            <w:r w:rsidR="00D900C2">
              <w:rPr>
                <w:lang w:eastAsia="ja-JP"/>
              </w:rPr>
              <w:t>racking</w:t>
            </w:r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4" w:name="_Hlk126599813"/>
            <w:bookmarkStart w:id="5" w:name="OLE_LINK4"/>
            <w:bookmarkStart w:id="6" w:name="OLE_LINK5"/>
            <w:r w:rsidRPr="00F5293D">
              <w:rPr>
                <w:lang w:eastAsia="zh-CN"/>
              </w:rPr>
              <w:t>8; 9; 10; 12; 14</w:t>
            </w:r>
            <w:bookmarkEnd w:id="4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  <w:bookmarkEnd w:id="5"/>
            <w:bookmarkEnd w:id="6"/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017E4D22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  <w:r w:rsidR="00676B6C">
              <w:t xml:space="preserve"> control </w:t>
            </w:r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29ACF1BB" w:rsidR="009A0EDA" w:rsidRDefault="001E4113" w:rsidP="001E4113">
      <w:pPr>
        <w:rPr>
          <w:rFonts w:cs="Arial"/>
          <w:bCs/>
        </w:rPr>
      </w:pPr>
      <w:proofErr w:type="spellStart"/>
      <w:r>
        <w:rPr>
          <w:rFonts w:eastAsia="宋体" w:cs="Arial"/>
          <w:bCs/>
          <w:lang w:eastAsia="zh-CN"/>
        </w:rPr>
        <w:t>Firslt</w:t>
      </w:r>
      <w:proofErr w:type="spellEnd"/>
      <w:r>
        <w:rPr>
          <w:rFonts w:eastAsia="宋体" w:cs="Arial"/>
          <w:bCs/>
          <w:lang w:eastAsia="zh-CN"/>
        </w:rPr>
        <w:t xml:space="preserve">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</w:t>
      </w:r>
      <w:r w:rsidR="00676B6C">
        <w:rPr>
          <w:rFonts w:cs="Arial"/>
          <w:bCs/>
        </w:rPr>
        <w:t xml:space="preserve"> data collection</w:t>
      </w:r>
      <w:r w:rsidRPr="001E4113">
        <w:rPr>
          <w:rFonts w:cs="Arial"/>
          <w:bCs/>
        </w:rPr>
        <w:t>, indoor + actuator</w:t>
      </w:r>
      <w:r w:rsidR="00676B6C">
        <w:rPr>
          <w:rFonts w:cs="Arial"/>
          <w:bCs/>
        </w:rPr>
        <w:t xml:space="preserve"> control</w:t>
      </w:r>
      <w:r w:rsidRPr="001E4113">
        <w:rPr>
          <w:rFonts w:cs="Arial"/>
          <w:bCs/>
        </w:rPr>
        <w:t>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 xml:space="preserve">all the use case under this </w:t>
      </w:r>
      <w:proofErr w:type="spellStart"/>
      <w:r w:rsidR="001E4113">
        <w:rPr>
          <w:rFonts w:cs="Arial"/>
          <w:bCs/>
        </w:rPr>
        <w:t>combinarion</w:t>
      </w:r>
      <w:proofErr w:type="spellEnd"/>
      <w:r w:rsidR="001E4113">
        <w:rPr>
          <w:rFonts w:cs="Arial"/>
          <w:bCs/>
        </w:rPr>
        <w:t xml:space="preserve"> will merged</w:t>
      </w:r>
      <w:r>
        <w:rPr>
          <w:rFonts w:cs="Arial"/>
          <w:bCs/>
        </w:rPr>
        <w:t xml:space="preserve">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49C6982D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</w:t>
      </w:r>
      <w:r w:rsidR="007208F8">
        <w:rPr>
          <w:rFonts w:cs="Arial"/>
          <w:bCs/>
        </w:rPr>
        <w:t xml:space="preserve">each sub-group for </w:t>
      </w:r>
      <w:r>
        <w:rPr>
          <w:rFonts w:cs="Arial"/>
          <w:bCs/>
        </w:rPr>
        <w:t xml:space="preserve">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 xml:space="preserve">the KPIs from all the use case under each sub-type will </w:t>
      </w:r>
      <w:r w:rsidR="007208F8">
        <w:rPr>
          <w:rFonts w:cs="Arial"/>
          <w:bCs/>
        </w:rPr>
        <w:t xml:space="preserve">be </w:t>
      </w:r>
      <w:r>
        <w:rPr>
          <w:rFonts w:cs="Arial"/>
          <w:bCs/>
        </w:rPr>
        <w:t>merged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 into one row (as highlighted in green)</w:t>
      </w:r>
      <w:r w:rsidRPr="001E4113">
        <w:rPr>
          <w:rFonts w:cs="Arial"/>
          <w:bCs/>
        </w:rPr>
        <w:t>.</w:t>
      </w:r>
    </w:p>
    <w:p w14:paraId="67EB748E" w14:textId="2DCE8C7E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>xample includes indoor sensor</w:t>
      </w:r>
      <w:r w:rsidR="009D2150">
        <w:rPr>
          <w:rFonts w:eastAsia="宋体" w:cs="Arial"/>
          <w:bCs/>
          <w:lang w:eastAsia="zh-CN"/>
        </w:rPr>
        <w:t xml:space="preserve"> data collection</w:t>
      </w:r>
      <w:r>
        <w:rPr>
          <w:rFonts w:eastAsia="宋体" w:cs="Arial"/>
          <w:bCs/>
          <w:lang w:eastAsia="zh-CN"/>
        </w:rPr>
        <w:t xml:space="preserve"> (includes 2 sub-type: </w:t>
      </w:r>
      <w:r w:rsidRPr="00D5326F">
        <w:rPr>
          <w:rFonts w:cs="Arial"/>
          <w:bCs/>
        </w:rPr>
        <w:t xml:space="preserve">Room </w:t>
      </w:r>
      <w:proofErr w:type="spellStart"/>
      <w:r w:rsidRPr="00D5326F">
        <w:rPr>
          <w:rFonts w:cs="Arial"/>
          <w:bCs/>
        </w:rPr>
        <w:t>envirionment</w:t>
      </w:r>
      <w:proofErr w:type="spellEnd"/>
      <w:r w:rsidRPr="00D5326F">
        <w:rPr>
          <w:rFonts w:cs="Arial"/>
          <w:bCs/>
        </w:rPr>
        <w:t xml:space="preserve">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</w:t>
      </w:r>
      <w:r w:rsidR="009D2150">
        <w:rPr>
          <w:rFonts w:cs="Arial"/>
          <w:bCs/>
        </w:rPr>
        <w:t xml:space="preserve">data collection </w:t>
      </w:r>
      <w:r w:rsidRPr="00D5326F">
        <w:rPr>
          <w:rFonts w:cs="Arial"/>
          <w:bCs/>
        </w:rPr>
        <w:t xml:space="preserve">(include smart grid, Outdoor husbandry and logistics and smart </w:t>
      </w:r>
      <w:proofErr w:type="gramStart"/>
      <w:r w:rsidRPr="00D5326F">
        <w:rPr>
          <w:rFonts w:cs="Arial"/>
          <w:bCs/>
        </w:rPr>
        <w:t>city)  as</w:t>
      </w:r>
      <w:proofErr w:type="gramEnd"/>
      <w:r w:rsidRPr="00D5326F">
        <w:rPr>
          <w:rFonts w:cs="Arial"/>
          <w:bCs/>
        </w:rPr>
        <w:t xml:space="preserve">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 w:hint="eastAsia"/>
                <w:b/>
                <w:bCs/>
                <w:color w:val="000000"/>
                <w:szCs w:val="18"/>
                <w:lang w:eastAsia="ko-KR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[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  <w:r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32BC4A" w14:textId="4BCCBC78" w:rsidR="003864AA" w:rsidRPr="00746C56" w:rsidRDefault="00565BF3" w:rsidP="00D5326F">
            <w:pPr>
              <w:rPr>
                <w:rFonts w:cs="Arial"/>
                <w:szCs w:val="18"/>
                <w:lang w:val="en-US"/>
              </w:rPr>
            </w:pPr>
            <w:r w:rsidRPr="00630977">
              <w:rPr>
                <w:rFonts w:cs="Arial"/>
                <w:szCs w:val="18"/>
                <w:lang w:val="en-US"/>
              </w:rPr>
              <w:t>Several seconds</w:t>
            </w:r>
            <w:r w:rsidRPr="00630977" w:rsidDel="00565BF3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08671BBE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r w:rsidR="00665F95">
              <w:rPr>
                <w:rFonts w:ascii="Times New Roman" w:hAnsi="Times New Roman" w:cs="Arial"/>
                <w:b w:val="0"/>
                <w:szCs w:val="18"/>
                <w:lang w:val="en-US"/>
              </w:rPr>
              <w:t>kbit/s</w:t>
            </w: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769FFAD2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</w:t>
            </w:r>
            <w:r w:rsidR="00786778">
              <w:rPr>
                <w:rFonts w:ascii="Times New Roman" w:hAnsi="Times New Roman" w:cs="Arial"/>
                <w:b w:val="0"/>
                <w:szCs w:val="18"/>
                <w:lang w:val="en-US"/>
              </w:rPr>
              <w:t>m²</w:t>
            </w:r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72665055" w:rsidR="003864AA" w:rsidRPr="00FB1B09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Stationary </w:t>
            </w:r>
            <w:r w:rsidR="003864AA" w:rsidRPr="00FB1B09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509D3338" w:rsidR="003864AA" w:rsidRPr="00746C56" w:rsidRDefault="00AC19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3 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m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to 5 m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 xml:space="preserve"> indoor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2116828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="00B46593">
              <w:rPr>
                <w:rFonts w:cs="Arial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5.2</w:t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7777777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600FB7">
              <w:rPr>
                <w:rFonts w:cs="Arial"/>
                <w:szCs w:val="18"/>
              </w:rPr>
              <w:t xml:space="preserve">&gt;100 </w:t>
            </w:r>
            <w:proofErr w:type="spellStart"/>
            <w:r w:rsidRPr="00600FB7">
              <w:rPr>
                <w:rFonts w:cs="Arial"/>
                <w:szCs w:val="18"/>
              </w:rPr>
              <w:t>ms</w:t>
            </w:r>
            <w:proofErr w:type="spellEnd"/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39C2D9A4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&lt;1,5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03242A72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1D7CFDEE" w:rsidR="003864AA" w:rsidRPr="00FB1B09" w:rsidRDefault="00DB1D89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5 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[3]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771C2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5F2654E0" w:rsidR="003864AA" w:rsidRPr="00630977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  <w:p w14:paraId="3208DFC3" w14:textId="6B6FD3B0" w:rsidR="003864AA" w:rsidRPr="00630977" w:rsidRDefault="00B764F0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1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t>s to10s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0CECD746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devices/1k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3049A6A3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50m</w:t>
            </w:r>
            <w:r w:rsidR="00B764F0" w:rsidRPr="00630977">
              <w:rPr>
                <w:rFonts w:ascii="Times New Roman" w:hAnsi="Times New Roman" w:cs="Arial"/>
                <w:szCs w:val="18"/>
                <w:lang w:val="en-US"/>
              </w:rPr>
              <w:t>(indoor)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750B606F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1-10k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507F7184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 to 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4432C412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6A98CEB0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cell-level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033E223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0E197D" w14:textId="387B595F" w:rsidR="008D29DC" w:rsidRPr="00630977" w:rsidRDefault="008D29DC" w:rsidP="008D29D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30m indoor, </w:t>
            </w:r>
          </w:p>
          <w:p w14:paraId="3A5133F0" w14:textId="01B33728" w:rsidR="003864AA" w:rsidRPr="007C4D18" w:rsidRDefault="003864AA" w:rsidP="008D29D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53579C39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24B9803B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3m</w:t>
            </w:r>
          </w:p>
          <w:p w14:paraId="46DD62D9" w14:textId="7BE99071" w:rsidR="008D29DC" w:rsidRPr="00876031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[&lt;10 s]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C4D7D">
              <w:rPr>
                <w:rFonts w:ascii="Times New Roman" w:hAnsi="Times New Roman" w:cs="Arial"/>
                <w:szCs w:val="18"/>
                <w:lang w:val="en-US"/>
              </w:rPr>
              <w:t>[99,99%]</w:t>
            </w:r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[5] </w:t>
            </w:r>
            <w:proofErr w:type="spellStart"/>
            <w:r w:rsidRPr="007C4D18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7C4D18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7B790B0E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[&lt; 1,3]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6DAA1E0E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[1 700 000]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40B41AA2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</w:t>
            </w:r>
            <w:r w:rsidR="00AF4B47"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 xml:space="preserve">2 </w:t>
            </w:r>
            <w:proofErr w:type="spellStart"/>
            <w:r w:rsidR="00331E8E"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kbit</w:t>
            </w:r>
            <w:proofErr w:type="spellEnd"/>
            <w:r w:rsidR="00331E8E"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586E848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</w:t>
            </w:r>
            <w:r w:rsidR="00786778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50m </w:t>
            </w:r>
            <w:proofErr w:type="spellStart"/>
            <w:r w:rsidRPr="00DC0037">
              <w:rPr>
                <w:rFonts w:cs="Arial"/>
                <w:szCs w:val="18"/>
                <w:highlight w:val="green"/>
                <w:lang w:val="en-US"/>
              </w:rPr>
              <w:t>indoo</w:t>
            </w:r>
            <w:proofErr w:type="spellEnd"/>
          </w:p>
          <w:p w14:paraId="2D1E0573" w14:textId="4B046E61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00</w:t>
            </w:r>
            <w:r w:rsidR="00AF4B47">
              <w:rPr>
                <w:rFonts w:eastAsia="宋体" w:cs="Arial"/>
                <w:szCs w:val="18"/>
                <w:highlight w:val="green"/>
                <w:lang w:val="en-US" w:eastAsia="zh-CN"/>
              </w:rPr>
              <w:t>m</w:t>
            </w:r>
            <w:r w:rsidR="004A0562">
              <w:rPr>
                <w:rFonts w:eastAsia="宋体" w:cs="Arial"/>
                <w:szCs w:val="18"/>
                <w:highlight w:val="green"/>
                <w:lang w:val="en-US" w:eastAsia="zh-CN"/>
              </w:rPr>
              <w:t>~400</w:t>
            </w:r>
            <w:r w:rsidR="00AF4B47">
              <w:rPr>
                <w:rFonts w:eastAsia="宋体" w:cs="Arial"/>
                <w:szCs w:val="18"/>
                <w:highlight w:val="green"/>
                <w:lang w:val="en-US" w:eastAsia="zh-CN"/>
              </w:rPr>
              <w:t>m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22DF1A6B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</w:t>
            </w:r>
            <w:r w:rsidR="00786778">
              <w:rPr>
                <w:rFonts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64053982" w:rsidR="003864AA" w:rsidRPr="00DC0037" w:rsidRDefault="00FD6272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>3</w:t>
            </w:r>
            <w:r w:rsidR="003864AA"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DFDE7A" w14:textId="7CA908B6" w:rsidR="003864AA" w:rsidRPr="008C4D7D" w:rsidRDefault="00D46D1E" w:rsidP="00D5326F">
            <w:pPr>
              <w:pStyle w:val="TAC"/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</w:pPr>
            <w:r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3</w:t>
            </w:r>
            <w:r w:rsidR="003864AA"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 xml:space="preserve"> m</w:t>
            </w:r>
            <w:r w:rsidR="00BA2E7E"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 xml:space="preserve"> indoor</w:t>
            </w:r>
            <w:r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,</w:t>
            </w:r>
          </w:p>
          <w:p w14:paraId="0C26E796" w14:textId="71790F13" w:rsidR="00BA2E7E" w:rsidRPr="004B5CE5" w:rsidRDefault="00D46D1E" w:rsidP="00D5326F">
            <w:pPr>
              <w:pStyle w:val="TAC"/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</w:pPr>
            <w:r w:rsidRPr="004B5CE5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Cell-level outdoor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5EC6C95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UC#5.1,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5.2,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5.5,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5.7,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377C2ABC" w:rsidR="003864AA" w:rsidRPr="00630977" w:rsidRDefault="003D364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b w:val="0"/>
                <w:szCs w:val="18"/>
                <w:lang w:val="en-US"/>
              </w:rPr>
              <w:t>Several seconds</w:t>
            </w:r>
            <w:r w:rsidR="003864AA" w:rsidRPr="00630977">
              <w:rPr>
                <w:rFonts w:ascii="Times New Roman" w:hAnsi="Times New Roman" w:cs="Arial"/>
                <w:b w:val="0"/>
                <w:szCs w:val="18"/>
                <w:lang w:val="en-US"/>
              </w:rPr>
              <w:t xml:space="preserve"> </w:t>
            </w:r>
          </w:p>
          <w:p w14:paraId="48432439" w14:textId="77777777" w:rsidR="003864AA" w:rsidRPr="006309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31804776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r w:rsidR="006159CA">
              <w:rPr>
                <w:rFonts w:ascii="Times New Roman" w:hAnsi="Times New Roman" w:cs="Arial"/>
                <w:b w:val="0"/>
                <w:szCs w:val="18"/>
                <w:lang w:val="en-US"/>
              </w:rPr>
              <w:t>kbit/s</w:t>
            </w:r>
          </w:p>
          <w:p w14:paraId="0F8FAE48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2142598E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 w:hint="eastAsia"/>
                <w:b w:val="0"/>
                <w:szCs w:val="18"/>
                <w:lang w:val="en-US"/>
              </w:rPr>
              <w:t>≥</w:t>
            </w: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1000/k</w:t>
            </w:r>
            <w:r w:rsidR="00786778">
              <w:rPr>
                <w:rFonts w:ascii="Times New Roman" w:hAnsi="Times New Roman" w:cs="Arial"/>
                <w:b w:val="0"/>
                <w:szCs w:val="18"/>
                <w:lang w:val="en-US"/>
              </w:rPr>
              <w:t>m²</w:t>
            </w:r>
          </w:p>
          <w:p w14:paraId="5BED6C58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3E6256BE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200m Outdoor</w:t>
            </w:r>
          </w:p>
          <w:p w14:paraId="7B9E1E77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09724E58" w:rsidR="003864AA" w:rsidRPr="001C6B53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Stationary </w:t>
            </w:r>
            <w:r w:rsidR="003864AA" w:rsidRPr="001C6B53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7D038C4F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01342A77" w:rsidR="003864AA" w:rsidRPr="001C6B53" w:rsidRDefault="006159C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3 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m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to 5 m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 xml:space="preserve"> indoor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0B26FF00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UC</w:t>
            </w:r>
            <w:r w:rsidR="00B46593">
              <w:rPr>
                <w:rFonts w:cs="Arial"/>
                <w:sz w:val="18"/>
                <w:szCs w:val="18"/>
                <w:lang w:val="en-US"/>
              </w:rPr>
              <w:t>#</w:t>
            </w:r>
            <w:r w:rsidRPr="001C6B53">
              <w:rPr>
                <w:rFonts w:cs="Arial"/>
                <w:sz w:val="18"/>
                <w:szCs w:val="18"/>
                <w:lang w:val="en-US"/>
              </w:rPr>
              <w:t>5.2</w:t>
            </w:r>
          </w:p>
          <w:p w14:paraId="6E38AA09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8C4D7D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8C4D7D" w:rsidRPr="00E65AAC" w:rsidRDefault="008C4D7D" w:rsidP="008C4D7D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8828ADE" w:rsidR="008C4D7D" w:rsidRPr="00B66FDD" w:rsidRDefault="008C4D7D" w:rsidP="008C4D7D">
            <w:pPr>
              <w:pStyle w:val="TAC"/>
              <w:rPr>
                <w:rFonts w:eastAsia="宋体" w:cs="Arial"/>
                <w:bCs/>
                <w:szCs w:val="18"/>
                <w:highlight w:val="green"/>
                <w:lang w:eastAsia="zh-CN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8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4316552B" w:rsidR="008C4D7D" w:rsidRPr="00B66FDD" w:rsidRDefault="008C4D7D" w:rsidP="008C4D7D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0FA9E" w14:textId="4ACE2976" w:rsidR="008C4D7D" w:rsidRPr="00B650AC" w:rsidRDefault="008C4D7D" w:rsidP="008C4D7D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621981B6" w:rsidR="008C4D7D" w:rsidRPr="00B650AC" w:rsidRDefault="008C4D7D" w:rsidP="008C4D7D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 w:hint="eastAsia"/>
                <w:szCs w:val="18"/>
                <w:lang w:val="en-US"/>
              </w:rPr>
              <w:t>9</w:t>
            </w:r>
            <w:r w:rsidRPr="00630977">
              <w:rPr>
                <w:rFonts w:cs="Arial"/>
                <w:szCs w:val="18"/>
                <w:lang w:val="en-US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079207E6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0845C1CC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286E45" w14:textId="77777777" w:rsidR="008C4D7D" w:rsidRPr="007C4D18" w:rsidRDefault="008C4D7D" w:rsidP="008C4D7D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1E94E5B3" w14:textId="41CF29E4" w:rsidR="008C4D7D" w:rsidRPr="00B650AC" w:rsidRDefault="008C4D7D" w:rsidP="008C4D7D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642539BD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Cs w:val="18"/>
                <w:lang w:val="en-US"/>
              </w:rPr>
              <w:t xml:space="preserve"> &lt;1,5 Million/k</w:t>
            </w:r>
            <w:r>
              <w:rPr>
                <w:rFonts w:cs="Arial"/>
                <w:szCs w:val="18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24F7E8" w14:textId="77777777" w:rsidR="008C4D7D" w:rsidRPr="00630977" w:rsidRDefault="008C4D7D" w:rsidP="008C4D7D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, </w:t>
            </w:r>
          </w:p>
          <w:p w14:paraId="26046BBD" w14:textId="3C473681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Cs w:val="18"/>
                <w:lang w:val="en-US"/>
              </w:rPr>
              <w:t>400m outdoor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6CB366BA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600 000 </w:t>
            </w:r>
            <w:r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3978EBD3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6EFBDA09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4EE88A0C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4A04D516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366F87F5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cell-level outdoor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BF891C" w14:textId="77777777" w:rsidR="008C4D7D" w:rsidRPr="007C4D18" w:rsidRDefault="008C4D7D" w:rsidP="008C4D7D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E94D6C6" w14:textId="77777777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2C57BB69" w:rsidR="003864AA" w:rsidRDefault="003864AA" w:rsidP="003864AA">
      <w:pPr>
        <w:rPr>
          <w:rFonts w:eastAsia="宋体"/>
          <w:szCs w:val="21"/>
          <w:shd w:val="clear" w:color="auto" w:fill="FFFFFF"/>
        </w:rPr>
      </w:pPr>
    </w:p>
    <w:p w14:paraId="3CBD62D1" w14:textId="4884C431" w:rsidR="006E0BE5" w:rsidRDefault="006E0BE5" w:rsidP="003864AA">
      <w:pPr>
        <w:rPr>
          <w:rFonts w:eastAsia="宋体"/>
          <w:szCs w:val="21"/>
          <w:shd w:val="clear" w:color="auto" w:fill="FFFFFF"/>
        </w:rPr>
      </w:pPr>
    </w:p>
    <w:p w14:paraId="23E9B14A" w14:textId="6229CE5E" w:rsidR="000A14DC" w:rsidRDefault="000A14DC" w:rsidP="000A14DC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</w:t>
      </w:r>
      <w:r w:rsidR="00676B6C">
        <w:t xml:space="preserve"> data collection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C4D18">
              <w:rPr>
                <w:rFonts w:cs="Arial"/>
                <w:szCs w:val="18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C4D7D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C4D7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78DEE228" w:rsidR="000A14DC" w:rsidRPr="008C4D7D" w:rsidRDefault="007C460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C4D7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19971BF5" w:rsidR="000A14DC" w:rsidRPr="007C4D18" w:rsidRDefault="00DB1D8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noProof/>
                <w:lang w:val="en-US"/>
              </w:rPr>
              <w:t>S</w:t>
            </w:r>
            <w:r w:rsidRPr="00245E72">
              <w:rPr>
                <w:noProof/>
                <w:lang w:val="en-US"/>
              </w:rPr>
              <w:t>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C#5.13</w:t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5518508E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1 per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20D74D86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500-70000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EC5E3C5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08BFF175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469ED6C4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6000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56A1FF0F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noProof/>
                <w:lang w:val="en-US"/>
              </w:rPr>
              <w:t>Q</w:t>
            </w:r>
            <w:r w:rsidRPr="00BF63EC">
              <w:rPr>
                <w:noProof/>
                <w:lang w:val="en-US"/>
              </w:rPr>
              <w:t>uasi-stationary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[99,9%]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[&lt; 0.5]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[500]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0E05E5D1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[&lt; 1] /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134E2C84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[1 800]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AC19DC" w14:paraId="06AB1551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</w:tcPr>
          <w:p w14:paraId="25BCF73B" w14:textId="77777777" w:rsidR="00AC19DC" w:rsidRPr="00E65AAC" w:rsidRDefault="00AC19DC" w:rsidP="00AC19D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6564C7" w14:textId="568E620C" w:rsidR="00AC19DC" w:rsidRDefault="00AC19DC" w:rsidP="00AC19D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D81809" w14:textId="76F3110D" w:rsidR="00AC19DC" w:rsidRPr="005371BA" w:rsidRDefault="00AC19DC" w:rsidP="00AC19D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food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EE0C5" w14:textId="65E2276A" w:rsidR="00AC19DC" w:rsidRPr="00630977" w:rsidRDefault="00AC19DC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&gt;1 minute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1B4B1" w14:textId="300F0BEA" w:rsidR="00AC19DC" w:rsidRPr="00FB1B09" w:rsidRDefault="00AC19DC" w:rsidP="00AC19D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9DBCF2" w14:textId="4C48D3E4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6772A" w14:textId="20F5C166" w:rsidR="00AC19DC" w:rsidRPr="00FB1B09" w:rsidRDefault="00AC19DC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&lt;0.12 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66BA3" w14:textId="0F092B4B" w:rsidR="00AC19DC" w:rsidRPr="00FB1B09" w:rsidRDefault="00AC19DC" w:rsidP="00AC19D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C1CD6" w14:textId="749B6025" w:rsidR="00AC19DC" w:rsidRPr="00FB1B09" w:rsidRDefault="00AC19DC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1.5 Million devices/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B28AA" w14:textId="277B08BE" w:rsidR="00AC19DC" w:rsidRPr="00FB1B09" w:rsidRDefault="00AC19DC" w:rsidP="00AC19D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3E350" w14:textId="155CAAF3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30,000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8460EE" w14:textId="1F4E51EC" w:rsidR="00AC19DC" w:rsidRPr="00FB1B09" w:rsidRDefault="00665F95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1m/s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8787D2" w14:textId="27E718D4" w:rsidR="00AC19DC" w:rsidRPr="00FB1B09" w:rsidRDefault="00665F95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15min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2326C" w14:textId="24EB8B8A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51660" w14:textId="7B550313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8431B" w14:textId="0763D6DC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095BA9" w14:textId="77777777" w:rsidR="00AC19DC" w:rsidRPr="007C4D18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C#5.18</w:t>
            </w:r>
          </w:p>
          <w:p w14:paraId="5E7341AB" w14:textId="77777777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Room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envirionment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Cs w:val="18"/>
                <w:highlight w:val="green"/>
                <w:lang w:eastAsia="zh-CN"/>
              </w:rPr>
              <w:t>1-</w:t>
            </w:r>
            <w:r>
              <w:rPr>
                <w:rFonts w:cs="Arial"/>
                <w:szCs w:val="18"/>
                <w:highlight w:val="green"/>
                <w:lang w:eastAsia="zh-CN"/>
              </w:rPr>
              <w:t>2</w:t>
            </w:r>
            <w:r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390E7029" w:rsidR="00B66FDD" w:rsidRPr="00B650AC" w:rsidRDefault="009C50F8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18831D15" w:rsidR="00B66FDD" w:rsidRPr="00B650AC" w:rsidRDefault="009C50F8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77777777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[10-30]m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6E6BDB05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C#5.6, </w:t>
            </w:r>
            <w:r w:rsidR="009F5B79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78FF76B5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Indoor agriculture </w:t>
            </w:r>
            <w:r w:rsidR="003205EC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/</w:t>
            </w: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husbandry</w:t>
            </w:r>
            <w:r w:rsidR="003205EC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and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8C4D7D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7B79F3EA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1 per </w:t>
            </w:r>
            <w:r w:rsidR="00786778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630D45D5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4B5CE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200</w:t>
            </w:r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0F3CE7FB" w:rsidR="00B66FDD" w:rsidRPr="008C4D7D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6000 </w:t>
            </w:r>
            <w:r w:rsidR="00786778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  <w:r w:rsidR="003502A9">
              <w:rPr>
                <w:rFonts w:cs="Arial"/>
                <w:sz w:val="18"/>
                <w:szCs w:val="18"/>
                <w:highlight w:val="green"/>
                <w:lang w:val="en-US"/>
              </w:rPr>
              <w:t>~</w:t>
            </w:r>
            <w:r w:rsidR="003502A9"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30,000</w:t>
            </w:r>
            <w:r w:rsidR="00786778"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39B81EEE" w:rsidR="00B66FDD" w:rsidRPr="008C4D7D" w:rsidRDefault="003205EC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Quasi-stationary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7" w:name="OLE_LINK6"/>
            <w:bookmarkStart w:id="8" w:name="OLE_LINK7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  <w:bookmarkEnd w:id="7"/>
            <w:bookmarkEnd w:id="8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2D59ACB3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UC#5.20, </w:t>
            </w:r>
            <w:r w:rsidR="009F5B79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5.23, TS#6.2</w:t>
            </w:r>
          </w:p>
          <w:p w14:paraId="1BEA6347" w14:textId="22F76122" w:rsidR="00B66FDD" w:rsidRPr="00287F75" w:rsidRDefault="00162AA0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UC#5.18</w:t>
            </w:r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67876ABF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51171CDE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Outdoor: </w:t>
            </w:r>
            <w:proofErr w:type="gram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741F5851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up to 100 000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718C1EEC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630977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  <w:p w14:paraId="6BD3BF51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278B3B8C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per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[15-200]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23782E6C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[10000 –400,000]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5499A06D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24AC6278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044A6C84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- 500 m] </w:t>
            </w:r>
          </w:p>
          <w:p w14:paraId="136A1EFF" w14:textId="3631AC0A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2AA1DC4B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430000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1E8CE8DD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bookmarkStart w:id="9" w:name="OLE_LINK12"/>
            <w:bookmarkStart w:id="10" w:name="OLE_LINK13"/>
            <w:r w:rsidRPr="00630977">
              <w:rPr>
                <w:rFonts w:cs="Arial"/>
                <w:sz w:val="18"/>
                <w:szCs w:val="18"/>
                <w:lang w:val="en-US"/>
              </w:rPr>
              <w:t>Up to 3 km/h</w:t>
            </w:r>
            <w:bookmarkEnd w:id="9"/>
            <w:bookmarkEnd w:id="10"/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outdoor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1ECE21EE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Smart manhole </w:t>
            </w:r>
            <w:proofErr w:type="gramStart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64F8716A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- 700 m] </w:t>
            </w:r>
          </w:p>
          <w:p w14:paraId="2FF166A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ta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2A23D410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AC19DC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3B8B3A83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- 500 m] </w:t>
            </w:r>
          </w:p>
          <w:p w14:paraId="74CD655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67507F1E" w:rsidR="000A14DC" w:rsidRPr="00630977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16297F56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AC19DC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5106CD20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 / 100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24BE5807" w:rsidR="000A14DC" w:rsidRPr="00630977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several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up to 1000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3543C0B6" w:rsidR="000A14DC" w:rsidRPr="00FB1B09" w:rsidRDefault="008936B7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6 km/h outdoor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0344DA7E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</w:t>
            </w:r>
            <w:r w:rsidR="00786778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m²</w:t>
            </w:r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proofErr w:type="gramStart"/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</w:t>
            </w:r>
            <w:proofErr w:type="gramEnd"/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2EF71339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</w:t>
            </w:r>
            <w:r w:rsidR="00786778">
              <w:rPr>
                <w:rFonts w:cs="Arial"/>
                <w:szCs w:val="18"/>
                <w:highlight w:val="green"/>
                <w:lang w:val="en-US"/>
              </w:rPr>
              <w:t>m²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 up to 100 000 k</w:t>
            </w:r>
            <w:r w:rsidR="00786778">
              <w:rPr>
                <w:rFonts w:cs="Arial"/>
                <w:szCs w:val="18"/>
                <w:highlight w:val="green"/>
                <w:lang w:val="en-US"/>
              </w:rPr>
              <w:t>m²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57A93B93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</w:t>
            </w:r>
            <w:r w:rsidR="00786778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125F6B1B" w:rsidR="000A14DC" w:rsidRPr="008C4D7D" w:rsidRDefault="000A14DC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8C4D7D">
              <w:rPr>
                <w:rFonts w:cs="Arial"/>
                <w:szCs w:val="18"/>
                <w:highlight w:val="green"/>
                <w:lang w:val="en-US"/>
              </w:rPr>
              <w:t xml:space="preserve">430000 </w:t>
            </w:r>
            <w:r w:rsidR="00786778" w:rsidRPr="008C4D7D">
              <w:rPr>
                <w:rFonts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719CADCB" w:rsidR="000A14DC" w:rsidRPr="008C4D7D" w:rsidRDefault="009405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8C4D7D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Up to 3 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22C42D6C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kbit</w:t>
            </w:r>
            <w:proofErr w:type="spellEnd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5B0F58A2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</w:t>
            </w:r>
            <w:r w:rsidR="00786778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r w:rsidRPr="00DB1023">
              <w:rPr>
                <w:rFonts w:cs="Arial"/>
                <w:szCs w:val="18"/>
                <w:highlight w:val="green"/>
                <w:lang w:eastAsia="ko-KR"/>
              </w:rPr>
              <w:t>[</w:t>
            </w:r>
            <w:r w:rsidRPr="00DB1023">
              <w:rPr>
                <w:highlight w:val="green"/>
                <w:lang w:eastAsia="de-DE"/>
              </w:rPr>
              <w:t xml:space="preserve">300 m - 700 m]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4C233D22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#5.24,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5.25</w:t>
            </w:r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76C814DE" w:rsidR="00B66FDD" w:rsidRDefault="00B66FDD" w:rsidP="00B66FDD">
      <w:pPr>
        <w:pStyle w:val="TH"/>
        <w:rPr>
          <w:lang w:eastAsia="ko-KR"/>
        </w:rPr>
      </w:pPr>
      <w:r>
        <w:t>Table 4</w:t>
      </w:r>
      <w:r w:rsidRPr="004F7325">
        <w:rPr>
          <w:rFonts w:eastAsia="等线"/>
        </w:rPr>
        <w:t xml:space="preserve"> </w:t>
      </w:r>
      <w:r>
        <w:t xml:space="preserve">KPI consolidation for </w:t>
      </w:r>
      <w:r w:rsidR="008228CB">
        <w:t>Tracking</w:t>
      </w:r>
      <w:r>
        <w:t xml:space="preserve">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62207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062207" w:rsidRDefault="00062207" w:rsidP="00062207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062207" w:rsidRPr="007E6875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062207" w:rsidRPr="00294C76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74D57691" w:rsidR="00062207" w:rsidRPr="00B66FDD" w:rsidRDefault="00062207" w:rsidP="00062207">
            <w:pPr>
              <w:pStyle w:val="TAC"/>
              <w:rPr>
                <w:rFonts w:cs="Arial"/>
                <w:szCs w:val="18"/>
                <w:lang w:val="en-US"/>
              </w:rPr>
            </w:pPr>
            <w:r w:rsidRPr="00B66FDD"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7911E4A9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&lt;</w:t>
            </w:r>
            <w:r>
              <w:rPr>
                <w:rFonts w:ascii="Times New Roman" w:hAnsi="Times New Roman" w:cs="Arial"/>
                <w:szCs w:val="18"/>
                <w:lang w:val="en-US"/>
              </w:rPr>
              <w:t>2</w:t>
            </w:r>
            <w:r w:rsidRPr="00B66FDD">
              <w:rPr>
                <w:rFonts w:ascii="Times New Roman" w:hAnsi="Times New Roman" w:cs="Arial"/>
                <w:szCs w:val="18"/>
                <w:lang w:val="en-US"/>
              </w:rPr>
              <w:t>50 devices/100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3E7E1025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053E32E3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~3m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C#5.8</w:t>
            </w:r>
          </w:p>
          <w:p w14:paraId="7AD11248" w14:textId="77777777" w:rsidR="00062207" w:rsidRPr="00B66FDD" w:rsidRDefault="00062207" w:rsidP="00062207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501999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B0178" w:rsidRDefault="00244CA0" w:rsidP="00D5326F">
            <w:pPr>
              <w:pStyle w:val="TAC"/>
              <w:rPr>
                <w:rFonts w:cs="Arial"/>
                <w:bCs/>
                <w:szCs w:val="18"/>
              </w:rPr>
            </w:pPr>
            <w:r w:rsidRPr="00BB0178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3E32E0F8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20 Ambient IoT devices/(100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BB0178">
              <w:rPr>
                <w:rFonts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10m</w:t>
            </w:r>
          </w:p>
          <w:p w14:paraId="04CC5A2B" w14:textId="40ED4DE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6EC2CF" w14:textId="77777777" w:rsidR="00BB0178" w:rsidRPr="00630977" w:rsidRDefault="00BB0178" w:rsidP="00BB01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1-3m</w:t>
            </w:r>
          </w:p>
          <w:p w14:paraId="2D76F490" w14:textId="2872DAAC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UC#5.10</w:t>
            </w:r>
          </w:p>
          <w:p w14:paraId="236F53F9" w14:textId="77777777" w:rsidR="00244CA0" w:rsidRPr="00BB0178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593BCBBA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&lt;5 per 100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66039734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&lt;200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6CD69D60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[1-3]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006060FE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912BF9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2BF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77777777" w:rsidR="00244CA0" w:rsidRPr="00912BF9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912BF9">
              <w:rPr>
                <w:rFonts w:cs="Arial"/>
                <w:szCs w:val="18"/>
              </w:rPr>
              <w:t>[2]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 xml:space="preserve">[&lt; 1 </w:t>
            </w:r>
            <w:proofErr w:type="spellStart"/>
            <w:r w:rsidRPr="00912BF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912BF9">
              <w:rPr>
                <w:rFonts w:cs="Arial"/>
                <w:sz w:val="18"/>
                <w:szCs w:val="18"/>
                <w:lang w:val="en-US"/>
              </w:rPr>
              <w:t xml:space="preserve">/s]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6A169C2F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[&lt;10,000 /km²]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[30]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[20,000]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[3]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912BF9">
              <w:rPr>
                <w:rFonts w:cs="Arial"/>
                <w:sz w:val="18"/>
                <w:szCs w:val="18"/>
                <w:lang w:val="en-US"/>
              </w:rPr>
              <w:t>C#5.21</w:t>
            </w:r>
          </w:p>
          <w:p w14:paraId="2EE659BC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1968D2A9" w:rsidR="00154501" w:rsidRPr="004604CD" w:rsidRDefault="00154501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5665776" w14:textId="77777777" w:rsidR="00244CA0" w:rsidRPr="004604CD" w:rsidRDefault="00244CA0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b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0C75A028" w:rsidR="00244CA0" w:rsidRPr="004604CD" w:rsidRDefault="00244CA0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</w:pPr>
            <w:r w:rsidRPr="004604CD"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  <w:t xml:space="preserve">Indoor </w:t>
            </w:r>
            <w:r w:rsidR="008228CB"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  <w:t>tracking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178DD4A2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="002F5077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="002F5077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37231240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25/100 </w:t>
            </w:r>
            <w:r w:rsidR="00786778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577FEFD0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200 </w:t>
            </w:r>
            <w:r w:rsidR="00786778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621FD68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7A75DC52" w:rsidR="00244CA0" w:rsidRPr="00B650AC" w:rsidRDefault="002F5077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</w:t>
            </w:r>
            <w: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0</w:t>
            </w:r>
            <w:r w:rsidR="00244CA0"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1692297B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 xml:space="preserve">1-3 m,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1909FB" w14:textId="58C491FB" w:rsidR="002F5077" w:rsidRDefault="002F5077" w:rsidP="00D5326F">
            <w:pP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C#5.8</w:t>
            </w:r>
          </w:p>
          <w:p w14:paraId="08211EB5" w14:textId="16FEE6C6" w:rsidR="002F5077" w:rsidRDefault="002F5077" w:rsidP="00D5326F">
            <w:pP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C#5.10</w:t>
            </w:r>
          </w:p>
          <w:p w14:paraId="6D2958D2" w14:textId="37AEA4C9" w:rsidR="002F5077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UC#5.12, </w:t>
            </w:r>
            <w:r w:rsidR="008F7AA7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</w:t>
            </w: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5.14</w:t>
            </w:r>
          </w:p>
          <w:p w14:paraId="660DD6DE" w14:textId="015D238C" w:rsidR="002F5077" w:rsidRPr="002F5077" w:rsidRDefault="002F5077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.21</w:t>
            </w:r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7F0A25" w:rsidRDefault="0020186C" w:rsidP="0020186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bookmarkStart w:id="11" w:name="OLE_LINK1"/>
            <w:bookmarkStart w:id="12" w:name="OLE_LINK3"/>
            <w:r w:rsidRPr="007F0A25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ko-KR"/>
              </w:rPr>
              <w:t>Absolute positioning</w:t>
            </w:r>
            <w:bookmarkEnd w:id="11"/>
            <w:bookmarkEnd w:id="12"/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eastAsia="等线" w:cs="Arial"/>
                <w:color w:val="000000" w:themeColor="text1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004E188C" w:rsidR="0020186C" w:rsidRPr="00630977" w:rsidRDefault="00A05C0E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500m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9D7CC" w14:textId="42C867B3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Outdoor - up to [</w:t>
            </w:r>
            <w:r w:rsidR="00967669" w:rsidRPr="00630977">
              <w:rPr>
                <w:rFonts w:cs="Arial"/>
                <w:sz w:val="18"/>
                <w:szCs w:val="18"/>
                <w:lang w:val="en-US"/>
              </w:rPr>
              <w:t xml:space="preserve">10 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714C7A2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1DF687EE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[95 %]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1D3F24D5" w:rsidR="0020186C" w:rsidRPr="00630977" w:rsidRDefault="00827A19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Cell-level</w:t>
            </w:r>
            <w:r w:rsidR="0020186C" w:rsidRPr="00630977">
              <w:rPr>
                <w:rFonts w:cs="Arial"/>
                <w:sz w:val="18"/>
                <w:szCs w:val="18"/>
                <w:lang w:val="en-US"/>
              </w:rPr>
              <w:t xml:space="preserve"> Horizontal Accuracy </w:t>
            </w:r>
          </w:p>
          <w:p w14:paraId="239FD1E3" w14:textId="1A74BAF3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UC#5.9</w:t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62207" w14:paraId="4898A46F" w14:textId="77777777" w:rsidTr="0020186C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74D42" w14:textId="77777777" w:rsidR="00062207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53BD41D" w14:textId="77777777" w:rsidR="00062207" w:rsidRDefault="00062207" w:rsidP="00062207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2708726" w14:textId="77777777" w:rsidR="00062207" w:rsidRPr="00501999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(Outdoor)</w:t>
            </w:r>
          </w:p>
          <w:p w14:paraId="73454608" w14:textId="77777777" w:rsidR="00062207" w:rsidRPr="00501999" w:rsidRDefault="00062207" w:rsidP="00062207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C9785" w14:textId="51FD8137" w:rsidR="00062207" w:rsidRPr="00960613" w:rsidRDefault="00062207" w:rsidP="00062207">
            <w:pPr>
              <w:keepNext/>
              <w:keepLines/>
              <w:rPr>
                <w:rFonts w:eastAsia="等线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52EE9B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99%</w:t>
            </w:r>
          </w:p>
          <w:p w14:paraId="599858B2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96D9178" w14:textId="448F7AD5" w:rsidR="00062207" w:rsidRPr="00960613" w:rsidRDefault="00062207" w:rsidP="00062207">
            <w:pPr>
              <w:pStyle w:val="TAC"/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</w:rPr>
              <w:t>(Note 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72A5BA" w14:textId="4F6812DF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4C9115" w14:textId="66A8D884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87222E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256 bits</w:t>
            </w:r>
          </w:p>
          <w:p w14:paraId="393743EF" w14:textId="77777777" w:rsidR="00062207" w:rsidRDefault="00062207" w:rsidP="00062207">
            <w:pPr>
              <w:pStyle w:val="TAC"/>
              <w:jc w:val="both"/>
              <w:rPr>
                <w:rFonts w:cs="Arial"/>
                <w:bCs/>
                <w:szCs w:val="18"/>
              </w:rPr>
            </w:pPr>
          </w:p>
          <w:p w14:paraId="5C66BB87" w14:textId="0B34BF44" w:rsidR="00062207" w:rsidRPr="00960613" w:rsidRDefault="00062207" w:rsidP="00062207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B12B04" w14:textId="18E2A7C7" w:rsidR="00062207" w:rsidRDefault="00051A15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</w:t>
            </w:r>
            <w:r w:rsidR="00062207">
              <w:rPr>
                <w:rFonts w:cs="Arial"/>
                <w:bCs/>
                <w:szCs w:val="18"/>
              </w:rPr>
              <w:t>0 devices/100</w:t>
            </w:r>
            <w:r w:rsidR="00786778">
              <w:rPr>
                <w:rFonts w:cs="Arial"/>
                <w:bCs/>
                <w:szCs w:val="18"/>
              </w:rPr>
              <w:t>m²</w:t>
            </w:r>
            <w:r w:rsidR="00062207">
              <w:rPr>
                <w:rFonts w:cs="Arial"/>
                <w:bCs/>
                <w:szCs w:val="18"/>
              </w:rPr>
              <w:t xml:space="preserve"> </w:t>
            </w:r>
          </w:p>
          <w:p w14:paraId="29CC178A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C350F45" w14:textId="45BCA326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63D1C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100m</w:t>
            </w:r>
          </w:p>
          <w:p w14:paraId="14231D43" w14:textId="77777777" w:rsidR="00062207" w:rsidRDefault="00062207" w:rsidP="00062207">
            <w:pPr>
              <w:pStyle w:val="TAC"/>
              <w:jc w:val="left"/>
              <w:rPr>
                <w:rFonts w:cs="Arial"/>
                <w:bCs/>
                <w:szCs w:val="18"/>
              </w:rPr>
            </w:pPr>
          </w:p>
          <w:p w14:paraId="4A97B31E" w14:textId="77777777" w:rsidR="00062207" w:rsidRPr="00960613" w:rsidDel="00A05C0E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F52DA" w14:textId="22264EC3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A3D94" w14:textId="32A843E4" w:rsidR="00062207" w:rsidRPr="00960613" w:rsidDel="00A05C0E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791C13" w14:textId="7C414C61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36DF6B" w14:textId="701C1B2C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5CF89" w14:textId="014B6398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76F12" w14:textId="44387464" w:rsidR="00062207" w:rsidRPr="00960613" w:rsidRDefault="00062207" w:rsidP="00062207">
            <w:pPr>
              <w:rPr>
                <w:rFonts w:ascii="Arial" w:hAnsi="Arial" w:cs="Arial"/>
                <w:sz w:val="18"/>
                <w:szCs w:val="18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~10m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D606AE" w14:textId="06D19DBA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UC#5.8</w:t>
            </w:r>
          </w:p>
          <w:p w14:paraId="5B8CEE23" w14:textId="77777777" w:rsidR="00062207" w:rsidRPr="007E6875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0186C" w14:paraId="4C4377D5" w14:textId="77777777" w:rsidTr="008C4D7D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4FE6D6" w14:textId="77777777" w:rsidR="0020186C" w:rsidRPr="00501999" w:rsidRDefault="0020186C" w:rsidP="0020186C">
            <w:pPr>
              <w:pStyle w:val="TAH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>Personal belongings finding</w:t>
            </w:r>
          </w:p>
          <w:p w14:paraId="168DB27B" w14:textId="63576918" w:rsidR="0020186C" w:rsidRPr="00501999" w:rsidRDefault="0020186C" w:rsidP="002018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5B02B" w14:textId="44EE03EB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424FB" w14:textId="7A1916E6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B9656" w14:textId="2F906F2A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630977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05709A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ascii="Times New Roman" w:hAnsi="Times New Roman" w:cs="Arial"/>
                <w:szCs w:val="18"/>
                <w:lang w:val="en-US"/>
              </w:rPr>
              <w:t>kbits</w:t>
            </w:r>
            <w:proofErr w:type="spellEnd"/>
          </w:p>
          <w:p w14:paraId="4C234353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A9812" w14:textId="70CBBC6C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&lt;10 per 100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8F157" w14:textId="12EFF071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F4163" w14:textId="19E7C7D0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C684E" w14:textId="6BE94935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A4AD5" w14:textId="6FAA5D8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5A6B2" w14:textId="75D2036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8C1EB" w14:textId="14D8F1F7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4A9C" w14:textId="53087059" w:rsidR="0020186C" w:rsidRPr="00630977" w:rsidRDefault="008D29D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several 10m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C#5.12</w:t>
            </w:r>
          </w:p>
        </w:tc>
      </w:tr>
      <w:tr w:rsidR="00CF1629" w14:paraId="3532719B" w14:textId="77777777" w:rsidTr="008C4D7D">
        <w:trPr>
          <w:trHeight w:val="8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C99D6CE" w14:textId="77777777" w:rsidR="00CF1629" w:rsidRPr="00E65AAC" w:rsidRDefault="00CF1629" w:rsidP="00CF162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D263A4" w14:textId="77777777" w:rsidR="00CF1629" w:rsidRPr="00244CA0" w:rsidRDefault="00CF1629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457D5E" w14:textId="7CBB8751" w:rsidR="00CF1629" w:rsidRPr="004604CD" w:rsidRDefault="00CF1629" w:rsidP="00CF1629">
            <w:pPr>
              <w:pStyle w:val="TAH"/>
              <w:rPr>
                <w:rFonts w:cs="Arial"/>
                <w:szCs w:val="18"/>
                <w:highlight w:val="green"/>
                <w:lang w:val="en-US"/>
              </w:rPr>
            </w:pPr>
            <w:r w:rsidRPr="004604CD">
              <w:rPr>
                <w:rFonts w:cs="Arial" w:hint="eastAsia"/>
                <w:szCs w:val="18"/>
                <w:highlight w:val="green"/>
                <w:lang w:val="en-US"/>
              </w:rPr>
              <w:t>O</w:t>
            </w:r>
            <w:r w:rsidRPr="004604CD">
              <w:rPr>
                <w:rFonts w:cs="Arial"/>
                <w:szCs w:val="18"/>
                <w:highlight w:val="green"/>
                <w:lang w:val="en-US"/>
              </w:rPr>
              <w:t xml:space="preserve">utdoor </w:t>
            </w:r>
            <w:r w:rsidR="008228CB">
              <w:rPr>
                <w:rFonts w:cs="Arial"/>
                <w:szCs w:val="18"/>
                <w:highlight w:val="green"/>
                <w:lang w:val="en-US"/>
              </w:rPr>
              <w:t>tracking</w:t>
            </w:r>
            <w:r w:rsidRPr="004604CD">
              <w:rPr>
                <w:rFonts w:cs="Arial"/>
                <w:szCs w:val="18"/>
                <w:highlight w:val="green"/>
                <w:lang w:val="en-US"/>
              </w:rPr>
              <w:t xml:space="preserve"> </w:t>
            </w:r>
            <w:r w:rsidR="005251E8">
              <w:rPr>
                <w:rFonts w:cs="Arial"/>
                <w:szCs w:val="18"/>
                <w:highlight w:val="green"/>
                <w:lang w:val="en-US"/>
              </w:rPr>
              <w:t>for medium coverage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E7637A" w14:textId="2F1558E1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 w:hint="eastAsia"/>
                <w:sz w:val="18"/>
                <w:szCs w:val="18"/>
                <w:highlight w:val="green"/>
                <w:lang w:val="en-US"/>
              </w:rPr>
              <w:t>1</w:t>
            </w: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E0217A" w14:textId="3EC43403" w:rsidR="00CF1629" w:rsidRPr="00CF1629" w:rsidRDefault="00CF1629" w:rsidP="00CF1629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CF1629">
              <w:rPr>
                <w:rFonts w:cs="Arial" w:hint="eastAsia"/>
                <w:szCs w:val="18"/>
                <w:highlight w:val="green"/>
                <w:lang w:val="en-US"/>
              </w:rPr>
              <w:t>9</w:t>
            </w:r>
            <w:r w:rsidRPr="00CF1629">
              <w:rPr>
                <w:rFonts w:cs="Arial"/>
                <w:szCs w:val="18"/>
                <w:highlight w:val="green"/>
                <w:lang w:val="en-US"/>
              </w:rPr>
              <w:t>9.9%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711D5C" w14:textId="55289E5E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803CAB" w14:textId="2FC5F3A9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FD59B6" w14:textId="77777777" w:rsidR="00CF1629" w:rsidRPr="00CF1629" w:rsidRDefault="00CF1629" w:rsidP="00CF1629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CF1629">
              <w:rPr>
                <w:rFonts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CF1629">
              <w:rPr>
                <w:rFonts w:cs="Arial"/>
                <w:szCs w:val="18"/>
                <w:highlight w:val="green"/>
                <w:lang w:val="en-US"/>
              </w:rPr>
              <w:t>kbits</w:t>
            </w:r>
            <w:proofErr w:type="spellEnd"/>
          </w:p>
          <w:p w14:paraId="56A45BD7" w14:textId="77777777" w:rsidR="00CF1629" w:rsidRPr="00CF1629" w:rsidRDefault="00CF1629" w:rsidP="00CF1629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41A46" w14:textId="07351B9B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&lt;10 per 100 </w:t>
            </w:r>
            <w:r w:rsidR="00786778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50E118" w14:textId="6E1D700B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844B0" w14:textId="669FD9D2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FEE3A" w14:textId="1D742B7A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F2FC30" w14:textId="0CB4A72A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1A477" w14:textId="097DA072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CF39B4" w14:textId="3380F302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E58B61" w14:textId="74F7530A" w:rsidR="00CF1629" w:rsidRPr="00CF1629" w:rsidRDefault="00CF1629" w:rsidP="00CF1629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CF1629">
              <w:rPr>
                <w:rFonts w:cs="Arial"/>
                <w:szCs w:val="18"/>
                <w:highlight w:val="green"/>
                <w:lang w:val="en-US"/>
              </w:rPr>
              <w:t>several 10m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6C5D1EE1" w14:textId="72E89852" w:rsidR="00745068" w:rsidRPr="00745068" w:rsidRDefault="00745068" w:rsidP="00CF1629">
            <w:pP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C#5.8</w:t>
            </w:r>
          </w:p>
          <w:p w14:paraId="7020CBAC" w14:textId="602866F1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C</w:t>
            </w:r>
            <w:r w:rsidR="00745068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#</w:t>
            </w: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5.12</w:t>
            </w:r>
          </w:p>
        </w:tc>
      </w:tr>
      <w:tr w:rsidR="00CF1629" w14:paraId="18DEE7BA" w14:textId="77777777" w:rsidTr="0020186C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AF6B1F" w14:textId="77777777" w:rsidR="00CF1629" w:rsidRPr="00E65AAC" w:rsidRDefault="00CF1629" w:rsidP="00CF162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8412B56" w14:textId="77777777" w:rsidR="00CF1629" w:rsidRPr="00154501" w:rsidRDefault="00CF1629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1964EE" w14:textId="4E301FD3" w:rsidR="00CF1629" w:rsidRPr="004604CD" w:rsidRDefault="00CF1629" w:rsidP="00CF1629">
            <w:pPr>
              <w:pStyle w:val="TAH"/>
              <w:rPr>
                <w:rFonts w:cs="Arial"/>
                <w:szCs w:val="18"/>
                <w:highlight w:val="green"/>
                <w:lang w:val="en-US"/>
              </w:rPr>
            </w:pPr>
            <w:r w:rsidRPr="004604CD">
              <w:rPr>
                <w:rFonts w:cs="Arial" w:hint="eastAsia"/>
                <w:szCs w:val="18"/>
                <w:highlight w:val="green"/>
                <w:lang w:val="en-US"/>
              </w:rPr>
              <w:t>O</w:t>
            </w:r>
            <w:r w:rsidRPr="004604CD">
              <w:rPr>
                <w:rFonts w:cs="Arial"/>
                <w:szCs w:val="18"/>
                <w:highlight w:val="green"/>
                <w:lang w:val="en-US"/>
              </w:rPr>
              <w:t xml:space="preserve">utdoor </w:t>
            </w:r>
            <w:r w:rsidR="008228CB">
              <w:rPr>
                <w:rFonts w:cs="Arial"/>
                <w:szCs w:val="18"/>
                <w:highlight w:val="green"/>
                <w:lang w:val="en-US"/>
              </w:rPr>
              <w:t>tracking</w:t>
            </w:r>
            <w:r w:rsidRPr="004604CD">
              <w:rPr>
                <w:rFonts w:cs="Arial"/>
                <w:szCs w:val="18"/>
                <w:highlight w:val="green"/>
                <w:lang w:val="en-US"/>
              </w:rPr>
              <w:t xml:space="preserve"> </w:t>
            </w:r>
            <w:r w:rsidR="005251E8">
              <w:rPr>
                <w:rFonts w:cs="Arial"/>
                <w:szCs w:val="18"/>
                <w:highlight w:val="green"/>
                <w:lang w:val="en-US"/>
              </w:rPr>
              <w:t>for large coverage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41FAD9" w14:textId="6F859B21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0F807" w14:textId="739D3BA5" w:rsidR="00CF1629" w:rsidRPr="00CF1629" w:rsidRDefault="00CF1629" w:rsidP="00CF1629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CF1629">
              <w:rPr>
                <w:rFonts w:cs="Arial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77E9ED" w14:textId="7206101D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62195" w14:textId="6DA52D61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32DF8" w14:textId="74CAE463" w:rsidR="00CF1629" w:rsidRPr="00CF1629" w:rsidRDefault="00CF1629" w:rsidP="00CF1629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CF1629">
              <w:rPr>
                <w:rFonts w:cs="Arial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173897" w14:textId="26A89770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2ED38" w14:textId="2CC665B3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500m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35AA2" w14:textId="52385ED7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8B1CC" w14:textId="579B3DA3" w:rsidR="00CF1629" w:rsidRPr="00CF1629" w:rsidRDefault="00CF1629" w:rsidP="00CF1629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Outdoor - up to [10 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B9BAC0" w14:textId="799886C1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E10D8" w14:textId="6B769392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180B" w14:textId="3F0832D0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[95 %]</w:t>
            </w: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C3537" w14:textId="2ED79084" w:rsidR="00CF1629" w:rsidRPr="00745068" w:rsidRDefault="00CF1629" w:rsidP="00745068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Cell-level Horizontal Accuracy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8AFA5B" w14:textId="77777777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CF162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UC#5.9</w:t>
            </w:r>
          </w:p>
          <w:p w14:paraId="325242F1" w14:textId="77777777" w:rsidR="00CF1629" w:rsidRPr="00CF1629" w:rsidRDefault="00CF1629" w:rsidP="00CF1629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5B99C0E5" w14:textId="05CADC94" w:rsidR="00B66FDD" w:rsidRDefault="00B66FDD" w:rsidP="00B66FDD">
      <w:pPr>
        <w:pStyle w:val="TH"/>
        <w:rPr>
          <w:lang w:eastAsia="ko-KR"/>
        </w:rPr>
      </w:pPr>
      <w:r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</w:t>
      </w:r>
      <w:r w:rsidR="00676B6C">
        <w:t xml:space="preserve"> control</w:t>
      </w:r>
      <w:r>
        <w:t xml:space="preserve">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8E3993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2DF891" w14:textId="193F30AC" w:rsidR="007E6875" w:rsidRPr="00630977" w:rsidRDefault="003D364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cs="Arial"/>
                <w:szCs w:val="18"/>
                <w:lang w:val="en-US"/>
              </w:rPr>
              <w:t>Several seconds</w:t>
            </w:r>
            <w:r w:rsidRPr="00630977" w:rsidDel="003D364A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630977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283AF2BA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</w:t>
            </w:r>
            <w:r w:rsidR="00665F95" w:rsidRPr="008E3993">
              <w:rPr>
                <w:rFonts w:cs="Arial"/>
                <w:sz w:val="18"/>
                <w:szCs w:val="18"/>
                <w:lang w:val="en-US"/>
              </w:rPr>
              <w:t>kbits/s</w:t>
            </w:r>
          </w:p>
          <w:p w14:paraId="026CAB8C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630977" w:rsidRDefault="007E6875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787EA4E8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  <w:p w14:paraId="00A86866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57B9CC9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2D89423B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 xml:space="preserve">50m </w:t>
            </w:r>
            <w:r w:rsidR="00A83D50" w:rsidRPr="008E3993">
              <w:rPr>
                <w:rFonts w:cs="Arial"/>
                <w:sz w:val="18"/>
                <w:szCs w:val="18"/>
                <w:lang w:val="en-US"/>
              </w:rPr>
              <w:t>indoor</w:t>
            </w:r>
          </w:p>
          <w:p w14:paraId="7059F45E" w14:textId="77777777" w:rsidR="007E6875" w:rsidRPr="00630977" w:rsidRDefault="007E6875" w:rsidP="007E6875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630977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A2F81AB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05BEA548" w:rsidR="007E6875" w:rsidRPr="00630977" w:rsidRDefault="00665F9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3 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 xml:space="preserve">m 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to 5 m 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4221C0FC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501999" w:rsidRDefault="007E6875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4E349D95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</w:t>
            </w:r>
            <w:r w:rsidR="00786778">
              <w:rPr>
                <w:rFonts w:ascii="Arial" w:eastAsia="等线" w:hAnsi="Arial" w:cs="Arial"/>
                <w:sz w:val="18"/>
                <w:szCs w:val="18"/>
                <w:lang w:eastAsia="zh-CN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1166DF33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0 </w:t>
            </w:r>
            <w:r w:rsidR="00786778">
              <w:rPr>
                <w:rFonts w:ascii="Arial" w:eastAsia="等线" w:hAnsi="Arial" w:cs="Arial"/>
                <w:sz w:val="18"/>
                <w:szCs w:val="18"/>
                <w:lang w:eastAsia="zh-CN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EC376C" w:rsidRPr="00FE3FE3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EC376C" w:rsidRPr="00FE3FE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EC376C" w:rsidRPr="00FB1B09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328D6E30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0.8</w:t>
            </w:r>
            <w:r w:rsidR="00331E8E">
              <w:rPr>
                <w:rFonts w:cs="Arial"/>
                <w:sz w:val="18"/>
                <w:szCs w:val="18"/>
                <w:lang w:val="en-US"/>
              </w:rPr>
              <w:t>kbit/s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76C8E5ED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less than 1.5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(inventory), less than 10/100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(temperature sensor)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1429A1AC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20 minutes to 2 hours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EC376C" w:rsidRPr="001711F2" w:rsidRDefault="00EC376C" w:rsidP="00EC376C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EC376C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1C2BFE9B" w:rsidR="00EC376C" w:rsidRPr="003263EE" w:rsidRDefault="00EC376C" w:rsidP="00EC376C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</w:t>
            </w:r>
            <w:r w:rsidR="00676B6C">
              <w:rPr>
                <w:rFonts w:cs="Arial"/>
                <w:b/>
                <w:szCs w:val="18"/>
                <w:highlight w:val="green"/>
                <w:lang w:eastAsia="ko-KR"/>
              </w:rPr>
              <w:t xml:space="preserve"> control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5ED33FD9" w:rsidR="00EC376C" w:rsidRPr="003263EE" w:rsidRDefault="001F012D" w:rsidP="00EC376C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8E3993">
              <w:rPr>
                <w:rFonts w:cs="Arial"/>
                <w:szCs w:val="18"/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EC376C" w:rsidRPr="003263EE" w:rsidRDefault="00EC376C" w:rsidP="00EC376C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21233317" w:rsidR="00EC376C" w:rsidRPr="003263EE" w:rsidRDefault="001F012D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&lt;</w:t>
            </w:r>
            <w:r w:rsidR="00586F7F">
              <w:rPr>
                <w:rFonts w:ascii="Arial" w:hAnsi="Arial" w:cs="Arial"/>
                <w:sz w:val="18"/>
                <w:szCs w:val="18"/>
                <w:highlight w:val="green"/>
              </w:rPr>
              <w:t>2</w:t>
            </w:r>
            <w:r w:rsidR="00331E8E">
              <w:rPr>
                <w:rFonts w:ascii="Arial" w:hAnsi="Arial" w:cs="Arial"/>
                <w:sz w:val="18"/>
                <w:szCs w:val="18"/>
                <w:highlight w:val="green"/>
              </w:rPr>
              <w:t>kbit/s</w:t>
            </w:r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0EC781E7" w:rsidR="00EC376C" w:rsidRPr="003263EE" w:rsidRDefault="001F012D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&lt;</w:t>
            </w:r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5E6BB72B" w:rsidR="00EC376C" w:rsidRPr="003263EE" w:rsidRDefault="001F012D" w:rsidP="00EC376C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less than 1.5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3B2D8" w14:textId="73C0FBC5" w:rsidR="00EC376C" w:rsidRPr="005C4E59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13" w:name="OLE_LINK2"/>
            <w:r w:rsidRPr="005C4E59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&lt;250 </w:t>
            </w:r>
            <w:r w:rsidR="00786778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m²</w:t>
            </w:r>
            <w:r w:rsidRPr="005C4E59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 for home, and</w:t>
            </w:r>
          </w:p>
          <w:bookmarkEnd w:id="13"/>
          <w:p w14:paraId="53A05FF4" w14:textId="7562C244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15,800 square meters</w:t>
            </w:r>
            <w: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 for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supmarket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655EE734" w:rsidR="00EC376C" w:rsidRPr="003263EE" w:rsidRDefault="001F012D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20 minutes to 2 hours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EC376C" w:rsidRPr="003400EF" w:rsidRDefault="00EC376C" w:rsidP="00EC376C">
            <w:pPr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</w:pPr>
            <w:r w:rsidRPr="003400EF">
              <w:rPr>
                <w:rFonts w:ascii="Arial" w:eastAsia="等线" w:hAnsi="Arial" w:cs="Arial" w:hint="eastAsia"/>
                <w:b/>
                <w:sz w:val="18"/>
                <w:szCs w:val="18"/>
                <w:highlight w:val="green"/>
                <w:lang w:eastAsia="zh-CN"/>
              </w:rPr>
              <w:t>N</w:t>
            </w:r>
            <w:r w:rsidRPr="003400EF"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04D89607" w:rsidR="00EC376C" w:rsidRPr="003263E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400EF">
              <w:rPr>
                <w:rFonts w:eastAsia="宋体" w:cs="Arial"/>
                <w:szCs w:val="18"/>
                <w:highlight w:val="green"/>
                <w:lang w:val="en-US" w:eastAsia="zh-CN"/>
              </w:rPr>
              <w:t>3 </w:t>
            </w:r>
            <w:r w:rsidRPr="003400EF"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 xml:space="preserve">m </w:t>
            </w:r>
            <w:r w:rsidRPr="003400EF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to 5 m </w:t>
            </w:r>
            <w:r w:rsidRPr="003400EF"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indoo</w:t>
            </w:r>
            <w:r w:rsidRPr="008E3993">
              <w:rPr>
                <w:rFonts w:eastAsia="宋体" w:cs="Arial" w:hint="eastAsia"/>
                <w:szCs w:val="18"/>
                <w:lang w:val="en-US" w:eastAsia="zh-CN"/>
              </w:rPr>
              <w:t>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27498A" w14:textId="77777777" w:rsidR="001F012D" w:rsidRDefault="001F012D" w:rsidP="00EC376C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UC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#5.11</w:t>
            </w:r>
          </w:p>
          <w:p w14:paraId="46396CF2" w14:textId="6EAED4D1" w:rsidR="00EC376C" w:rsidRPr="003263EE" w:rsidRDefault="00EC376C" w:rsidP="00EC376C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</w:t>
            </w:r>
            <w:proofErr w:type="gramEnd"/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#6.3</w:t>
            </w:r>
          </w:p>
        </w:tc>
      </w:tr>
      <w:tr w:rsidR="00EC376C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EC376C" w:rsidRPr="003263EE" w:rsidRDefault="00EC376C" w:rsidP="00EC376C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EC376C" w:rsidRPr="008E399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3993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04003FBF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8E3993">
              <w:rPr>
                <w:rFonts w:cs="Arial"/>
                <w:szCs w:val="18"/>
              </w:rPr>
              <w:t>Several seconds</w:t>
            </w:r>
            <w:r w:rsidRPr="008E3993">
              <w:rPr>
                <w:rFonts w:cs="Arial"/>
                <w:sz w:val="18"/>
                <w:szCs w:val="18"/>
              </w:rPr>
              <w:t xml:space="preserve"> </w:t>
            </w:r>
          </w:p>
          <w:p w14:paraId="18E318BC" w14:textId="77777777" w:rsidR="00EC376C" w:rsidRPr="008E3993" w:rsidRDefault="00EC376C" w:rsidP="00EC376C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189A3484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&lt;2kbit/s</w:t>
            </w:r>
          </w:p>
          <w:p w14:paraId="193EB85E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EC376C" w:rsidRPr="008E3993" w:rsidRDefault="00EC376C" w:rsidP="00EC376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6EDD7348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  <w:p w14:paraId="1E49CB44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1007AE59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409C8E5D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200m outdoor</w:t>
            </w:r>
          </w:p>
          <w:p w14:paraId="302409B6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3212ED5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510E4D5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eastAsia="宋体" w:cs="Arial"/>
                <w:szCs w:val="18"/>
                <w:lang w:val="en-US" w:eastAsia="zh-CN"/>
              </w:rPr>
              <w:t>3 </w:t>
            </w:r>
            <w:r w:rsidRPr="008E3993">
              <w:rPr>
                <w:rFonts w:eastAsia="宋体" w:cs="Arial" w:hint="eastAsia"/>
                <w:szCs w:val="18"/>
                <w:lang w:val="en-US" w:eastAsia="zh-CN"/>
              </w:rPr>
              <w:t xml:space="preserve">m </w:t>
            </w:r>
            <w:r w:rsidRPr="008E3993">
              <w:rPr>
                <w:rFonts w:eastAsia="宋体" w:cs="Arial"/>
                <w:szCs w:val="18"/>
                <w:lang w:val="en-US" w:eastAsia="zh-CN"/>
              </w:rPr>
              <w:t xml:space="preserve">to 5 m </w:t>
            </w:r>
            <w:r w:rsidRPr="008E3993">
              <w:rPr>
                <w:rFonts w:eastAsia="宋体" w:cs="Arial" w:hint="eastAsia"/>
                <w:szCs w:val="18"/>
                <w:lang w:val="en-US" w:eastAsia="zh-CN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6D9B438F" w14:textId="77777777" w:rsidR="00EC376C" w:rsidRPr="008E3993" w:rsidRDefault="00EC376C" w:rsidP="00EC376C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630977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bits</w:t>
            </w:r>
          </w:p>
          <w:p w14:paraId="649EC16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524DA840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&lt;20per 100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7777777" w:rsidR="00EC376C" w:rsidRDefault="00EC376C" w:rsidP="00EC37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266F487D" w14:textId="77777777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[500]m</w:t>
            </w:r>
          </w:p>
          <w:p w14:paraId="62BC04B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EC763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08D92BD8" w14:textId="77777777" w:rsidTr="008C4D7D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F1080D1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72AD1AE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A2CE70" w14:textId="083C7A4B" w:rsidR="00EC376C" w:rsidRDefault="00EC376C" w:rsidP="00EC376C">
            <w:pPr>
              <w:keepNext/>
              <w:keepLines/>
              <w:rPr>
                <w:rFonts w:cs="Arial"/>
                <w:b/>
                <w:highlight w:val="green"/>
              </w:rPr>
            </w:pPr>
            <w:r w:rsidRPr="005D2E75">
              <w:rPr>
                <w:rFonts w:cs="Arial"/>
                <w:b/>
                <w:highlight w:val="green"/>
              </w:rPr>
              <w:t xml:space="preserve">Outdoor </w:t>
            </w:r>
            <w:proofErr w:type="gramStart"/>
            <w:r w:rsidRPr="005D2E75">
              <w:rPr>
                <w:rFonts w:cs="Arial"/>
                <w:b/>
                <w:highlight w:val="green"/>
              </w:rPr>
              <w:t>actuator</w:t>
            </w:r>
            <w:r>
              <w:rPr>
                <w:rFonts w:cs="Arial"/>
                <w:b/>
                <w:highlight w:val="green"/>
              </w:rPr>
              <w:t xml:space="preserve"> </w:t>
            </w:r>
            <w:r w:rsidR="00676B6C">
              <w:rPr>
                <w:rFonts w:cs="Arial"/>
                <w:b/>
                <w:highlight w:val="green"/>
              </w:rPr>
              <w:t xml:space="preserve"> control</w:t>
            </w:r>
            <w:proofErr w:type="gramEnd"/>
            <w:r w:rsidR="00676B6C">
              <w:rPr>
                <w:rFonts w:cs="Arial"/>
                <w:b/>
                <w:highlight w:val="green"/>
              </w:rPr>
              <w:t xml:space="preserve"> </w:t>
            </w:r>
            <w:r>
              <w:rPr>
                <w:rFonts w:cs="Arial"/>
                <w:b/>
                <w:highlight w:val="green"/>
              </w:rPr>
              <w:t>for large coverage</w:t>
            </w:r>
          </w:p>
          <w:p w14:paraId="00BACE84" w14:textId="4A7923DA" w:rsidR="00EC376C" w:rsidRPr="003400EF" w:rsidRDefault="00EC376C" w:rsidP="00EC376C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D7476" w14:textId="77777777" w:rsidR="00586F7F" w:rsidRDefault="00586F7F" w:rsidP="00586F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19914A50" w14:textId="132C36F6" w:rsidR="00EC376C" w:rsidRPr="005D2E75" w:rsidRDefault="00586F7F" w:rsidP="00586F7F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CA6EB" w14:textId="77777777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C7222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33BAB" w14:textId="2245392F" w:rsidR="00EC376C" w:rsidRPr="005D2E75" w:rsidRDefault="001F012D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050D99" w14:textId="77777777" w:rsidR="00EC376C" w:rsidRPr="005D2E75" w:rsidRDefault="00EC376C" w:rsidP="00EC376C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E797CD" w14:textId="77777777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7588F" w14:textId="77777777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[500]m</w:t>
            </w:r>
          </w:p>
          <w:p w14:paraId="31CD2B8F" w14:textId="54AF944B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0CDCF9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615FF" w14:textId="77777777" w:rsidR="00EC376C" w:rsidRPr="005D2E75" w:rsidRDefault="00EC376C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06B3CD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2C82FC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9CA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C1B9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AED5DD0" w14:textId="114B21CE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5.30</w:t>
            </w:r>
          </w:p>
          <w:p w14:paraId="5F34D4EB" w14:textId="77777777" w:rsidR="00EC376C" w:rsidRPr="005D2E75" w:rsidRDefault="00EC376C" w:rsidP="00EC376C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EC376C" w14:paraId="1F753A55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18877F8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6F1DAB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E76E0A" w14:textId="4F161AEA" w:rsidR="00EC376C" w:rsidRPr="00132BCE" w:rsidRDefault="00EC376C" w:rsidP="00EC376C">
            <w:pPr>
              <w:keepNext/>
              <w:keepLines/>
              <w:rPr>
                <w:rFonts w:cs="Arial"/>
                <w:b/>
                <w:highlight w:val="green"/>
              </w:rPr>
            </w:pPr>
            <w:r w:rsidRPr="00132BCE">
              <w:rPr>
                <w:rFonts w:cs="Arial"/>
                <w:b/>
                <w:highlight w:val="green"/>
              </w:rPr>
              <w:t>Outdoor actuator</w:t>
            </w:r>
            <w:r w:rsidR="00676B6C">
              <w:rPr>
                <w:rFonts w:cs="Arial"/>
                <w:b/>
                <w:highlight w:val="green"/>
              </w:rPr>
              <w:t xml:space="preserve"> control</w:t>
            </w:r>
            <w:r w:rsidRPr="00132BCE">
              <w:rPr>
                <w:rFonts w:cs="Arial"/>
                <w:b/>
                <w:highlight w:val="green"/>
              </w:rPr>
              <w:t xml:space="preserve"> for medium coverage</w:t>
            </w:r>
          </w:p>
          <w:p w14:paraId="40D1E1EB" w14:textId="77777777" w:rsidR="00EC376C" w:rsidRPr="00132BCE" w:rsidRDefault="00EC376C" w:rsidP="00EC376C">
            <w:pPr>
              <w:keepNext/>
              <w:keepLines/>
              <w:rPr>
                <w:rFonts w:cs="Arial"/>
                <w:b/>
                <w:highlight w:val="gree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4C212" w14:textId="0A5C8E1E" w:rsidR="00EC376C" w:rsidRPr="00132BCE" w:rsidRDefault="00586F7F" w:rsidP="00EC376C">
            <w:pPr>
              <w:keepNext/>
              <w:keepLines/>
              <w:rPr>
                <w:rFonts w:cs="Arial"/>
                <w:szCs w:val="18"/>
                <w:highlight w:val="green"/>
                <w:lang w:val="en-US" w:eastAsia="zh-CN"/>
              </w:rPr>
            </w:pPr>
            <w:r w:rsidRPr="008E3993">
              <w:rPr>
                <w:rFonts w:cs="Arial"/>
                <w:szCs w:val="18"/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26143D" w14:textId="6A58247C" w:rsidR="00EC376C" w:rsidRPr="00132BCE" w:rsidRDefault="00EC376C" w:rsidP="00EC376C">
            <w:pPr>
              <w:pStyle w:val="TAC"/>
              <w:rPr>
                <w:rFonts w:eastAsia="等线" w:cs="Arial"/>
                <w:szCs w:val="18"/>
                <w:highlight w:val="green"/>
                <w:lang w:val="en-US" w:eastAsia="zh-CN"/>
              </w:rPr>
            </w:pPr>
            <w:r w:rsidRPr="00132BCE">
              <w:rPr>
                <w:rFonts w:cs="Arial"/>
                <w:szCs w:val="18"/>
                <w:highlight w:val="gree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E350FB" w14:textId="31C7FD15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6B1CF" w14:textId="11D500AD" w:rsidR="00EC376C" w:rsidRPr="00132BC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ascii="Arial" w:hAnsi="Arial" w:cs="Arial"/>
                <w:sz w:val="18"/>
                <w:szCs w:val="18"/>
                <w:highlight w:val="green"/>
              </w:rPr>
              <w:t xml:space="preserve">&lt;2 </w:t>
            </w:r>
            <w:proofErr w:type="spellStart"/>
            <w:r w:rsidRPr="00132BCE">
              <w:rPr>
                <w:rFonts w:ascii="Arial" w:hAnsi="Arial" w:cs="Arial"/>
                <w:sz w:val="18"/>
                <w:szCs w:val="18"/>
                <w:highlight w:val="green"/>
              </w:rPr>
              <w:t>kbit</w:t>
            </w:r>
            <w:proofErr w:type="spellEnd"/>
            <w:r w:rsidRPr="00132BCE">
              <w:rPr>
                <w:rFonts w:ascii="Arial" w:hAnsi="Arial" w:cs="Arial"/>
                <w:sz w:val="18"/>
                <w:szCs w:val="18"/>
                <w:highlight w:val="gree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88B5E9" w14:textId="785D1C72" w:rsidR="00EC376C" w:rsidRPr="00132BCE" w:rsidRDefault="00EC376C" w:rsidP="00EC376C">
            <w:pPr>
              <w:pStyle w:val="TAC"/>
              <w:rPr>
                <w:rFonts w:cs="Arial"/>
                <w:szCs w:val="18"/>
                <w:highlight w:val="green"/>
              </w:rPr>
            </w:pPr>
            <w:r w:rsidRPr="00132BCE">
              <w:rPr>
                <w:rFonts w:cs="Arial"/>
                <w:szCs w:val="18"/>
                <w:highlight w:val="green"/>
              </w:rPr>
              <w:t>&lt;200 bits</w:t>
            </w:r>
          </w:p>
          <w:p w14:paraId="5B001928" w14:textId="77777777" w:rsidR="00EC376C" w:rsidRPr="00132BC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1EDE5" w14:textId="2098CFA3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&lt;20 per 100 </w:t>
            </w:r>
            <w:r w:rsidR="00786778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A04647" w14:textId="378DF4EE" w:rsidR="00EC376C" w:rsidRPr="00132BC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cs="Arial"/>
                <w:szCs w:val="18"/>
                <w:highlight w:val="green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B4F4B3" w14:textId="5BFA2BE5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1C47DF" w14:textId="2772DD70" w:rsidR="00EC376C" w:rsidRPr="00132BC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FE35D6" w14:textId="7CA5E514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44E72" w14:textId="035236D7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22676C" w14:textId="040E9247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66550" w14:textId="45D8D451" w:rsidR="00EC376C" w:rsidRPr="00132BCE" w:rsidRDefault="001F012D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C9880E" w14:textId="4A80F1E8" w:rsidR="00EC376C" w:rsidRPr="00132BCE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132BCE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132BCE">
              <w:rPr>
                <w:rFonts w:cs="Arial"/>
                <w:sz w:val="18"/>
                <w:szCs w:val="18"/>
                <w:highlight w:val="green"/>
                <w:lang w:val="en-US"/>
              </w:rPr>
              <w:t>C#5.</w:t>
            </w:r>
            <w:proofErr w:type="gramStart"/>
            <w:r w:rsidRPr="00132BCE">
              <w:rPr>
                <w:rFonts w:cs="Arial"/>
                <w:sz w:val="18"/>
                <w:szCs w:val="18"/>
                <w:highlight w:val="green"/>
                <w:lang w:val="en-US"/>
              </w:rPr>
              <w:t>26,UC</w:t>
            </w:r>
            <w:proofErr w:type="gramEnd"/>
            <w:r w:rsidRPr="00132BCE">
              <w:rPr>
                <w:rFonts w:cs="Arial"/>
                <w:sz w:val="18"/>
                <w:szCs w:val="18"/>
                <w:highlight w:val="green"/>
                <w:lang w:val="en-US"/>
              </w:rPr>
              <w:t>#11</w:t>
            </w:r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2"/>
    <w:bookmarkEnd w:id="3"/>
    <w:p w14:paraId="24EC5358" w14:textId="77777777" w:rsidR="00944F73" w:rsidRDefault="00944F73" w:rsidP="00944F73">
      <w:pPr>
        <w:pStyle w:val="2"/>
      </w:pPr>
      <w:r w:rsidRPr="004778A4">
        <w:rPr>
          <w:lang w:eastAsia="zh-CN"/>
        </w:rPr>
        <w:t>7</w:t>
      </w:r>
      <w:r w:rsidRPr="004778A4">
        <w:t>.</w:t>
      </w:r>
      <w:r>
        <w:t>2</w:t>
      </w:r>
      <w:r w:rsidRPr="004778A4">
        <w:tab/>
      </w:r>
      <w:r>
        <w:t>Consolidated potential KPIs</w:t>
      </w:r>
    </w:p>
    <w:p w14:paraId="19462353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KPIs for inventory</w:t>
      </w:r>
    </w:p>
    <w:p w14:paraId="32C5DE27" w14:textId="77777777" w:rsidR="00944F73" w:rsidRDefault="00944F73" w:rsidP="00944F73">
      <w:pPr>
        <w:pStyle w:val="TH"/>
        <w:rPr>
          <w:lang w:eastAsia="ko-KR"/>
        </w:rPr>
      </w:pPr>
      <w:r>
        <w:t>Table 7.2.1-1</w:t>
      </w:r>
      <w:r w:rsidRPr="004F7325">
        <w:rPr>
          <w:rFonts w:eastAsia="等线"/>
        </w:rPr>
        <w:t xml:space="preserve"> </w:t>
      </w:r>
      <w:r>
        <w:t xml:space="preserve">KPIs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8C4D7D" w14:paraId="0C4DA6F0" w14:textId="77777777" w:rsidTr="00162AA0">
        <w:trPr>
          <w:cantSplit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7A28325" w14:textId="77777777" w:rsidR="008C4D7D" w:rsidRPr="005371BA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E0246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</w:t>
            </w:r>
            <w:bookmarkStart w:id="14" w:name="_GoBack"/>
            <w:bookmarkEnd w:id="14"/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A1D7C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9E0A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C793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38AF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84C2D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E8F37C9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BE0E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FD15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DCA4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659B99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F10F4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A285A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AB1A8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E2CE9" w14:textId="77777777" w:rsidR="008C4D7D" w:rsidRPr="0087325C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8C4D7D" w14:paraId="2A5B0D62" w14:textId="77777777" w:rsidTr="00162AA0">
        <w:trPr>
          <w:cantSplit/>
          <w:trHeight w:val="1483"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B52D85" w14:textId="7B81091A" w:rsidR="008C4D7D" w:rsidRPr="0056179A" w:rsidRDefault="008C4D7D" w:rsidP="00162AA0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lastRenderedPageBreak/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008E0" w14:textId="77777777" w:rsidR="008C4D7D" w:rsidRPr="0056179A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r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0D81771C" w14:textId="77777777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C318B5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79FAF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5E4CC" w14:textId="669204BC" w:rsidR="008C4D7D" w:rsidRPr="008C4D7D" w:rsidRDefault="008C4D7D" w:rsidP="00162AA0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b w:val="0"/>
                <w:szCs w:val="18"/>
                <w:lang w:val="en-US" w:eastAsia="zh-CN"/>
              </w:rPr>
              <w:t>&lt;2 Kbit/s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B75959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B9342" w14:textId="0ACC8FF2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D2257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30~50m indoor,</w:t>
            </w:r>
          </w:p>
          <w:p w14:paraId="179B5BDE" w14:textId="77777777" w:rsidR="008C4D7D" w:rsidRPr="0056179A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>00</w:t>
            </w:r>
            <w:r>
              <w:rPr>
                <w:rFonts w:eastAsia="宋体" w:cs="Arial"/>
                <w:szCs w:val="18"/>
                <w:lang w:val="en-US" w:eastAsia="zh-CN"/>
              </w:rPr>
              <w:t>m~400m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01BA8" w14:textId="64BADCC0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1-10km²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1C4DC" w14:textId="6FB3A78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7A1B0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6C36D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162CC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B81409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 m indoor, </w:t>
            </w:r>
          </w:p>
          <w:p w14:paraId="35E574A3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  <w:p w14:paraId="3EB8631D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cell-level outdoor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BF1777" w14:textId="5065392C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</w:p>
          <w:p w14:paraId="37F41875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</w:tbl>
    <w:p w14:paraId="021D2A05" w14:textId="218AD810" w:rsidR="00944F73" w:rsidRDefault="00944F73" w:rsidP="00944F73">
      <w:pPr>
        <w:rPr>
          <w:rFonts w:eastAsia="宋体"/>
          <w:szCs w:val="21"/>
          <w:shd w:val="clear" w:color="auto" w:fill="FFFFFF"/>
        </w:rPr>
      </w:pPr>
    </w:p>
    <w:p w14:paraId="668FA42B" w14:textId="77777777" w:rsidR="006E0BE5" w:rsidRPr="00787E2B" w:rsidRDefault="006E0BE5" w:rsidP="00944F73">
      <w:pPr>
        <w:rPr>
          <w:rFonts w:eastAsia="宋体"/>
          <w:szCs w:val="21"/>
          <w:shd w:val="clear" w:color="auto" w:fill="FFFFFF"/>
        </w:rPr>
      </w:pPr>
    </w:p>
    <w:p w14:paraId="33E1A4E2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>2 KPI for sensor data collection</w:t>
      </w:r>
    </w:p>
    <w:p w14:paraId="727F4C3D" w14:textId="77777777" w:rsidR="00944F73" w:rsidRDefault="00944F73" w:rsidP="00944F73">
      <w:pPr>
        <w:rPr>
          <w:rFonts w:eastAsia="宋体"/>
          <w:color w:val="FF0000"/>
        </w:rPr>
      </w:pPr>
    </w:p>
    <w:p w14:paraId="189CC4B6" w14:textId="5A2F214A" w:rsidR="00944F73" w:rsidRDefault="00944F73" w:rsidP="00944F73">
      <w:pPr>
        <w:pStyle w:val="TH"/>
        <w:rPr>
          <w:lang w:eastAsia="ko-KR"/>
        </w:rPr>
      </w:pPr>
      <w:r>
        <w:t>Table 7.2.2-1</w:t>
      </w:r>
      <w:r w:rsidRPr="004F7325">
        <w:rPr>
          <w:rFonts w:eastAsia="等线"/>
        </w:rPr>
        <w:t xml:space="preserve"> </w:t>
      </w:r>
      <w:r>
        <w:t>KPIs for sensor data collection</w:t>
      </w:r>
    </w:p>
    <w:tbl>
      <w:tblPr>
        <w:tblW w:w="14323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  <w:tblGridChange w:id="15">
          <w:tblGrid>
            <w:gridCol w:w="709"/>
            <w:gridCol w:w="5"/>
            <w:gridCol w:w="709"/>
            <w:gridCol w:w="153"/>
            <w:gridCol w:w="714"/>
            <w:gridCol w:w="3"/>
            <w:gridCol w:w="714"/>
            <w:gridCol w:w="555"/>
            <w:gridCol w:w="714"/>
            <w:gridCol w:w="181"/>
            <w:gridCol w:w="714"/>
            <w:gridCol w:w="282"/>
            <w:gridCol w:w="714"/>
            <w:gridCol w:w="139"/>
            <w:gridCol w:w="714"/>
            <w:gridCol w:w="63"/>
            <w:gridCol w:w="714"/>
            <w:gridCol w:w="555"/>
            <w:gridCol w:w="714"/>
            <w:gridCol w:w="198"/>
            <w:gridCol w:w="714"/>
            <w:gridCol w:w="130"/>
            <w:gridCol w:w="714"/>
            <w:gridCol w:w="79"/>
            <w:gridCol w:w="714"/>
            <w:gridCol w:w="232"/>
            <w:gridCol w:w="714"/>
            <w:gridCol w:w="232"/>
            <w:gridCol w:w="714"/>
            <w:gridCol w:w="232"/>
            <w:gridCol w:w="584"/>
            <w:gridCol w:w="130"/>
            <w:gridCol w:w="584"/>
          </w:tblGrid>
        </w:tblGridChange>
      </w:tblGrid>
      <w:tr w:rsidR="00052305" w14:paraId="6AAF0045" w14:textId="77777777" w:rsidTr="008C4D7D">
        <w:trPr>
          <w:cantSplit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333A08" w14:textId="77777777" w:rsidR="008C4D7D" w:rsidRPr="0056179A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3B11" w14:textId="77777777" w:rsidR="008C4D7D" w:rsidRPr="00187132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FE13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C0570C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82D32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A95BB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EF41D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7B37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73C6EC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3FD33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56D0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F5C8FE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2C8B5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EB7FD9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94747B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58BEB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158C2B" w14:textId="77777777" w:rsidR="008C4D7D" w:rsidRPr="00CD7D08" w:rsidRDefault="008C4D7D" w:rsidP="00162A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8C4D7D" w14:paraId="3EFAC54C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16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17" w:author="WeijieOPPO_2" w:date="2023-08-23T16:29:00Z">
            <w:trPr>
              <w:gridBefore w:val="2"/>
              <w:trHeight w:val="827"/>
            </w:trPr>
          </w:trPrChange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PrChange w:id="18" w:author="WeijieOPPO_2" w:date="2023-08-23T16:29:00Z">
              <w:tcPr>
                <w:tcW w:w="709" w:type="dxa"/>
                <w:vMerge w:val="restart"/>
                <w:tcBorders>
                  <w:top w:val="single" w:sz="8" w:space="0" w:color="000000"/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56AA4F2D" w14:textId="77777777" w:rsidR="008C4D7D" w:rsidRPr="00D020CD" w:rsidRDefault="008C4D7D" w:rsidP="00162AA0">
            <w:pPr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9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3C756DC" w14:textId="77777777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Room </w:t>
            </w:r>
            <w:proofErr w:type="spellStart"/>
            <w:proofErr w:type="gramStart"/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envirionment</w:t>
            </w:r>
            <w:proofErr w:type="spellEnd"/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 monitoring</w:t>
            </w:r>
            <w:proofErr w:type="gramEnd"/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(e.g. domicile, machinery)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5C020C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1-20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C7752E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E731FC" w14:textId="5D1CEAB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758D4D" w14:textId="0C133C81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BAAD73" w14:textId="77777777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9CCC9A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61EFCA" w14:textId="77777777" w:rsidR="008C4D7D" w:rsidRPr="008C4D7D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[10-30]m</w:t>
            </w:r>
          </w:p>
          <w:p w14:paraId="2538C292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8D18A2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F6C9AA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" w:author="WeijieOPPO_2" w:date="2023-08-23T16:29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A379E7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886DCE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E95E57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" w:author="WeijieOPPO_2" w:date="2023-08-23T16:29:00Z">
              <w:tcPr>
                <w:tcW w:w="946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D4F5AA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33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7E14E3A" w14:textId="6C4E7CD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C#5.6, UC#5.13</w:t>
            </w:r>
          </w:p>
          <w:p w14:paraId="4982EE3F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095BD406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34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35" w:author="WeijieOPPO_2" w:date="2023-08-23T16:29:00Z">
            <w:trPr>
              <w:gridBefore w:val="2"/>
              <w:trHeight w:val="827"/>
            </w:trPr>
          </w:trPrChange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36" w:author="WeijieOPPO_2" w:date="2023-08-23T16:29:00Z">
              <w:tcPr>
                <w:tcW w:w="709" w:type="dxa"/>
                <w:vMerge/>
                <w:tcBorders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56FC95B" w14:textId="77777777" w:rsidR="008C4D7D" w:rsidRPr="0056179A" w:rsidRDefault="008C4D7D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37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52216B9A" w14:textId="77777777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29CE0E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D2EA7E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7AC3D5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1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B796F8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2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27AB11" w14:textId="77777777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3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DA9880" w14:textId="5904E01A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191A93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30 - 200 m </w:t>
            </w:r>
          </w:p>
          <w:p w14:paraId="481D5C75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5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70D371" w14:textId="2B162AFA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6000 m²~30,000m²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6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6C4ED8" w14:textId="0C7B7105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Quasi-stationary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7" w:author="WeijieOPPO_2" w:date="2023-08-23T16:29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19A889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8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63511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9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2B61A2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0" w:author="WeijieOPPO_2" w:date="2023-08-23T16:29:00Z">
              <w:tcPr>
                <w:tcW w:w="946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4D621C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51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4B9B957" w14:textId="6B02DF3D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UC#5.20, UC#5.23, 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lastRenderedPageBreak/>
              <w:t>TS#6.2</w:t>
            </w:r>
          </w:p>
          <w:p w14:paraId="44083165" w14:textId="494DB49F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C#5.18</w:t>
            </w:r>
          </w:p>
        </w:tc>
      </w:tr>
      <w:tr w:rsidR="008C4D7D" w14:paraId="0F7201E2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52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53" w:author="WeijieOPPO_2" w:date="2023-08-23T16:29:00Z">
            <w:trPr>
              <w:gridBefore w:val="2"/>
              <w:trHeight w:val="827"/>
            </w:trPr>
          </w:trPrChange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PrChange w:id="54" w:author="WeijieOPPO_2" w:date="2023-08-23T16:29:00Z">
              <w:tcPr>
                <w:tcW w:w="709" w:type="dxa"/>
                <w:vMerge w:val="restart"/>
                <w:tcBorders>
                  <w:top w:val="single" w:sz="8" w:space="0" w:color="000000"/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22E1A5F9" w14:textId="77777777" w:rsidR="008C4D7D" w:rsidRPr="00D020CD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ou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tdoor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55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033E47A6" w14:textId="77777777" w:rsidR="008C4D7D" w:rsidRPr="0056179A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6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4F5664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B1FED2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896326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9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AD5B1D" w14:textId="77777777" w:rsidR="008C4D7D" w:rsidRPr="00952871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1kbit/s</w:t>
            </w:r>
          </w:p>
          <w:p w14:paraId="4E8D1DD9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BEF2E0" w14:textId="77777777" w:rsidR="008C4D7D" w:rsidRPr="00952871" w:rsidRDefault="008C4D7D" w:rsidP="00162A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1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783FDC" w14:textId="76AB8921" w:rsidR="008C4D7D" w:rsidRPr="00952871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10,000 /km²</w:t>
            </w:r>
          </w:p>
          <w:p w14:paraId="3E36B583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2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DE2D38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proofErr w:type="gramStart"/>
            <w:r w:rsidRPr="00952871">
              <w:rPr>
                <w:rFonts w:eastAsia="宋体" w:cs="Arial"/>
                <w:szCs w:val="18"/>
                <w:lang w:val="en-US" w:eastAsia="zh-CN"/>
              </w:rPr>
              <w:t>Typically</w:t>
            </w:r>
            <w:proofErr w:type="gramEnd"/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3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7993E4" w14:textId="239D75DC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4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2B3D71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5" w:author="WeijieOPPO_2" w:date="2023-08-23T16:29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E0C096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6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491E9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7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27A0D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8" w:author="WeijieOPPO_2" w:date="2023-08-23T16:29:00Z">
              <w:tcPr>
                <w:tcW w:w="946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51EFA2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69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1F62F50B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C#5.3</w:t>
            </w:r>
          </w:p>
          <w:p w14:paraId="325F5CA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29477D51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70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71" w:author="WeijieOPPO_2" w:date="2023-08-23T16:29:00Z">
            <w:trPr>
              <w:gridBefore w:val="2"/>
              <w:trHeight w:val="827"/>
            </w:trPr>
          </w:trPrChange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  <w:tcPrChange w:id="72" w:author="WeijieOPPO_2" w:date="2023-08-23T16:29:00Z">
              <w:tcPr>
                <w:tcW w:w="709" w:type="dxa"/>
                <w:vMerge/>
                <w:tcBorders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23BEE9B6" w14:textId="77777777" w:rsidR="008C4D7D" w:rsidRPr="0056179A" w:rsidRDefault="008C4D7D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73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416C402F" w14:textId="77777777" w:rsidR="008C4D7D" w:rsidRPr="0056179A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Outdoor 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husbandry</w:t>
            </w: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74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7274F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75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DBF28A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76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F48741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77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F58A79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&lt;500 bit/s</w:t>
            </w:r>
          </w:p>
          <w:p w14:paraId="7FCE3731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78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286117" w14:textId="77777777" w:rsidR="008C4D7D" w:rsidRPr="00952871" w:rsidRDefault="008C4D7D" w:rsidP="00162A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79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2186CD" w14:textId="6ABF4CFD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80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3D18FA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- 500 m] </w:t>
            </w:r>
          </w:p>
          <w:p w14:paraId="60F3F2A1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81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AFF318" w14:textId="47F97E78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82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0D82B6" w14:textId="4975A566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3 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83" w:author="WeijieOPPO_2" w:date="2023-08-23T16:29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5C534A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84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4093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85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113EF7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86" w:author="WeijieOPPO_2" w:date="2023-08-23T16:29:00Z">
              <w:tcPr>
                <w:tcW w:w="946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A98357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87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E2072F3" w14:textId="415711CC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UC#5.22, UC#5.19</w:t>
            </w:r>
          </w:p>
          <w:p w14:paraId="4DE6C60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7897477F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88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89" w:author="WeijieOPPO_2" w:date="2023-08-23T16:29:00Z">
            <w:trPr>
              <w:gridBefore w:val="2"/>
              <w:trHeight w:val="827"/>
            </w:trPr>
          </w:trPrChange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90" w:author="WeijieOPPO_2" w:date="2023-08-23T16:29:00Z">
              <w:tcPr>
                <w:tcW w:w="709" w:type="dxa"/>
                <w:vMerge/>
                <w:tcBorders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69F5B8D" w14:textId="77777777" w:rsidR="008C4D7D" w:rsidRPr="0056179A" w:rsidRDefault="008C4D7D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91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EE2E5E6" w14:textId="77777777" w:rsidR="008C4D7D" w:rsidRPr="0056179A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92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9A8DF0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93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43DA85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94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23123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95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7E58B2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eastAsia="宋体" w:cs="Arial"/>
                <w:szCs w:val="18"/>
                <w:lang w:val="en-US" w:eastAsia="zh-C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96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1D452F" w14:textId="77777777" w:rsidR="008C4D7D" w:rsidRPr="00952871" w:rsidRDefault="008C4D7D" w:rsidP="00162A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Typically,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97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F3EF77" w14:textId="44528D7C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98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36AECC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- 700 m] </w:t>
            </w:r>
          </w:p>
          <w:p w14:paraId="7BDCD100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99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4AE7CE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00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ABBEF4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ta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01" w:author="WeijieOPPO_2" w:date="2023-08-23T16:29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C94673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02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A058E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03" w:author="WeijieOPPO_2" w:date="2023-08-23T16:29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7F9FC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04" w:author="WeijieOPPO_2" w:date="2023-08-23T16:29:00Z">
              <w:tcPr>
                <w:tcW w:w="946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21C441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105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372AA2F" w14:textId="05336F83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UC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#5.24, UC#5.25</w:t>
            </w:r>
          </w:p>
          <w:p w14:paraId="40F7AC3C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678774EF" w14:textId="2E0AA7BD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3 KPI for tracking </w:t>
      </w:r>
    </w:p>
    <w:p w14:paraId="529DE1FE" w14:textId="69D1C165" w:rsidR="00944F73" w:rsidRDefault="00944F73" w:rsidP="00944F73">
      <w:pPr>
        <w:pStyle w:val="TH"/>
        <w:rPr>
          <w:lang w:eastAsia="ko-KR"/>
        </w:rPr>
      </w:pPr>
      <w:r>
        <w:t>Table 7.2.3-1</w:t>
      </w:r>
      <w:r w:rsidRPr="004F7325">
        <w:rPr>
          <w:rFonts w:eastAsia="等线"/>
        </w:rPr>
        <w:t xml:space="preserve"> </w:t>
      </w:r>
      <w:r>
        <w:t>KPIs for tracking</w:t>
      </w:r>
    </w:p>
    <w:tbl>
      <w:tblPr>
        <w:tblW w:w="13968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  <w:tblGridChange w:id="106">
          <w:tblGrid>
            <w:gridCol w:w="289"/>
            <w:gridCol w:w="279"/>
            <w:gridCol w:w="289"/>
            <w:gridCol w:w="409"/>
            <w:gridCol w:w="289"/>
            <w:gridCol w:w="482"/>
            <w:gridCol w:w="289"/>
            <w:gridCol w:w="865"/>
            <w:gridCol w:w="289"/>
            <w:gridCol w:w="532"/>
            <w:gridCol w:w="289"/>
            <w:gridCol w:w="737"/>
            <w:gridCol w:w="289"/>
            <w:gridCol w:w="544"/>
            <w:gridCol w:w="289"/>
            <w:gridCol w:w="894"/>
            <w:gridCol w:w="289"/>
            <w:gridCol w:w="865"/>
            <w:gridCol w:w="289"/>
            <w:gridCol w:w="525"/>
            <w:gridCol w:w="289"/>
            <w:gridCol w:w="790"/>
            <w:gridCol w:w="289"/>
            <w:gridCol w:w="441"/>
            <w:gridCol w:w="289"/>
            <w:gridCol w:w="578"/>
            <w:gridCol w:w="289"/>
            <w:gridCol w:w="578"/>
            <w:gridCol w:w="289"/>
            <w:gridCol w:w="591"/>
            <w:gridCol w:w="289"/>
            <w:gridCol w:w="234"/>
            <w:gridCol w:w="289"/>
          </w:tblGrid>
        </w:tblGridChange>
      </w:tblGrid>
      <w:tr w:rsidR="00052305" w14:paraId="1D322E6D" w14:textId="77777777" w:rsidTr="008C4D7D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F3C011" w14:textId="77777777" w:rsidR="008C4D7D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E93C" w14:textId="77777777" w:rsidR="008C4D7D" w:rsidRPr="005371BA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97AB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48E4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1FEB2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4DD84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2C52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3405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7382026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623C7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75831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CF33E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071889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4FDA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C4179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98B2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EBC005" w14:textId="77777777" w:rsidR="008C4D7D" w:rsidRPr="00187132" w:rsidRDefault="008C4D7D" w:rsidP="00162A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52305" w14:paraId="3FD7BA72" w14:textId="77777777" w:rsidTr="008C4D7D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92BBE53" w14:textId="77777777" w:rsidR="008C4D7D" w:rsidRPr="003059A8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Indoor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4AB76E3" w14:textId="2EF52153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Indoor 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tracking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FCACF2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1s 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3888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193087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679F8E" w14:textId="0D0C3AA2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60F5CF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&lt;1k bits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2DD45" w14:textId="29320549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F5618" w14:textId="7F01905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10m indoor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8688C6" w14:textId="7A0B5D1A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39EB49" w14:textId="20FFA642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4387E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F825F9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D58005" w14:textId="0A99F68A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D335C" w14:textId="7352A805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C80758" w14:textId="77777777" w:rsidR="008C4D7D" w:rsidRPr="00B06412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3ECE9A47" w14:textId="77777777" w:rsidR="008C4D7D" w:rsidRPr="00B06412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C#5.10</w:t>
            </w:r>
          </w:p>
          <w:p w14:paraId="1701716F" w14:textId="77777777" w:rsidR="008C4D7D" w:rsidRPr="00952871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UC#5.12, UC#5.14</w:t>
            </w:r>
          </w:p>
          <w:p w14:paraId="2D69686C" w14:textId="77777777" w:rsidR="008C4D7D" w:rsidRPr="00952871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C#5.21</w:t>
            </w:r>
          </w:p>
        </w:tc>
      </w:tr>
      <w:tr w:rsidR="00052305" w14:paraId="56E1A56E" w14:textId="77777777" w:rsidTr="008C4D7D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87EA1" w14:textId="77777777" w:rsidR="008C4D7D" w:rsidRPr="003059A8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35D8BBD" w14:textId="77777777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 w:hint="eastAsia"/>
                <w:b/>
                <w:bCs/>
                <w:color w:val="000000"/>
                <w:szCs w:val="18"/>
                <w:lang w:eastAsia="ko-KR"/>
              </w:rPr>
              <w:t>O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utdoor 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tracking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</w:t>
            </w:r>
            <w:bookmarkStart w:id="107" w:name="OLE_LINK8"/>
            <w:bookmarkStart w:id="108" w:name="OLE_LINK9"/>
            <w:r w:rsidRPr="005251E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for medium coverag</w:t>
            </w:r>
            <w:bookmarkEnd w:id="107"/>
            <w:bookmarkEnd w:id="108"/>
            <w:r w:rsidRPr="005251E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C692C6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F989D9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9.9%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A3474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2B3243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34124C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kbits</w:t>
            </w:r>
            <w:proofErr w:type="spellEnd"/>
          </w:p>
          <w:p w14:paraId="24AEE546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E650D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78D86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100 m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1D136F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F8DA6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9EAC1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5FB299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s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53722B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4FCC9C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10m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697995" w14:textId="77777777" w:rsidR="008C4D7D" w:rsidRPr="008113F7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1769F4D1" w14:textId="77777777" w:rsidR="008C4D7D" w:rsidRPr="00952871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C5.12</w:t>
            </w:r>
          </w:p>
        </w:tc>
      </w:tr>
      <w:tr w:rsidR="008C4D7D" w14:paraId="73CB6904" w14:textId="77777777" w:rsidTr="008C4D7D">
        <w:tblPrEx>
          <w:tblW w:w="13968" w:type="dxa"/>
          <w:tblInd w:w="-289" w:type="dxa"/>
          <w:tblLayout w:type="fixed"/>
          <w:tblCellMar>
            <w:left w:w="0" w:type="dxa"/>
            <w:right w:w="0" w:type="dxa"/>
          </w:tblCellMar>
          <w:tblPrExChange w:id="109" w:author="WeijieOPPO_2" w:date="2023-08-23T16:30:00Z">
            <w:tblPrEx>
              <w:tblW w:w="14262" w:type="dxa"/>
              <w:tblInd w:w="-28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110" w:author="WeijieOPPO_2" w:date="2023-08-23T16:30:00Z">
            <w:trPr>
              <w:gridBefore w:val="1"/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11" w:author="WeijieOPPO_2" w:date="2023-08-23T16:30:00Z">
              <w:tcPr>
                <w:tcW w:w="568" w:type="dxa"/>
                <w:gridSpan w:val="2"/>
                <w:vMerge/>
                <w:tcBorders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29944CF2" w14:textId="77777777" w:rsidR="008C4D7D" w:rsidRPr="0056179A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12" w:author="WeijieOPPO_2" w:date="2023-08-23T16:30:00Z">
              <w:tcPr>
                <w:tcW w:w="698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A0667DE" w14:textId="77777777" w:rsidR="008C4D7D" w:rsidRPr="007F0A25" w:rsidRDefault="008C4D7D" w:rsidP="00162AA0">
            <w:pPr>
              <w:pStyle w:val="TAC"/>
              <w:rPr>
                <w:rFonts w:cs="Arial"/>
                <w:szCs w:val="18"/>
                <w:lang w:val="en-US"/>
              </w:rPr>
            </w:pPr>
            <w:r w:rsidRPr="00A1406E">
              <w:rPr>
                <w:rFonts w:ascii="Times New Roman" w:hAnsi="Times New Roman" w:cs="Arial" w:hint="eastAsia"/>
                <w:b/>
                <w:bCs/>
                <w:color w:val="000000"/>
                <w:szCs w:val="18"/>
                <w:lang w:eastAsia="ko-KR"/>
              </w:rPr>
              <w:t>O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utdoor 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tracking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</w:t>
            </w:r>
            <w:r w:rsidRPr="005251E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for 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large</w:t>
            </w:r>
            <w:r w:rsidRPr="005251E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</w:t>
            </w:r>
            <w:proofErr w:type="spellStart"/>
            <w:r w:rsidRPr="005251E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coverag</w:t>
            </w:r>
            <w:proofErr w:type="spellEnd"/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13" w:author="WeijieOPPO_2" w:date="2023-08-23T16:30:00Z">
              <w:tcPr>
                <w:tcW w:w="771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CB763C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14" w:author="WeijieOPPO_2" w:date="2023-08-23T16:30:00Z">
              <w:tcPr>
                <w:tcW w:w="115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839351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15" w:author="WeijieOPPO_2" w:date="2023-08-23T16:30:00Z">
              <w:tcPr>
                <w:tcW w:w="821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B77B1F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16" w:author="WeijieOPPO_2" w:date="2023-08-23T16:30:00Z">
              <w:tcPr>
                <w:tcW w:w="102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FB25EF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17" w:author="WeijieOPPO_2" w:date="2023-08-23T16:30:00Z">
              <w:tcPr>
                <w:tcW w:w="83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EB1B37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18" w:author="WeijieOPPO_2" w:date="2023-08-23T16:30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C7FDB35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19" w:author="WeijieOPPO_2" w:date="2023-08-23T16:30:00Z">
              <w:tcPr>
                <w:tcW w:w="115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094C02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500m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20" w:author="WeijieOPPO_2" w:date="2023-08-23T16:30:00Z">
              <w:tcPr>
                <w:tcW w:w="81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B5B4B4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21" w:author="WeijieOPPO_2" w:date="2023-08-23T16:30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E23E46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Outdoor - up to [10 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22" w:author="WeijieOPPO_2" w:date="2023-08-23T16:30:00Z">
              <w:tcPr>
                <w:tcW w:w="73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7BD7F3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23" w:author="WeijieOPPO_2" w:date="2023-08-23T16:30:00Z">
              <w:tcPr>
                <w:tcW w:w="86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185AEB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24" w:author="WeijieOPPO_2" w:date="2023-08-23T16:30:00Z">
              <w:tcPr>
                <w:tcW w:w="86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4DAD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[95 %]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25" w:author="WeijieOPPO_2" w:date="2023-08-23T16:30:00Z">
              <w:tcPr>
                <w:tcW w:w="88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2B378E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Cell-level Horizontal Accuracy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126" w:author="WeijieOPPO_2" w:date="2023-08-23T16:30:00Z">
              <w:tcPr>
                <w:tcW w:w="52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1FEFBD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UC#5.9</w:t>
            </w:r>
          </w:p>
          <w:p w14:paraId="6E0FEB86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5EE228FD" w14:textId="77777777" w:rsidR="00944F73" w:rsidRDefault="00944F73" w:rsidP="00944F73">
      <w:pPr>
        <w:rPr>
          <w:rFonts w:eastAsia="宋体"/>
          <w:color w:val="FF0000"/>
        </w:rPr>
      </w:pPr>
    </w:p>
    <w:p w14:paraId="254B5544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actuator control </w:t>
      </w:r>
    </w:p>
    <w:p w14:paraId="2E0E4EBD" w14:textId="767E9C48" w:rsidR="00944F73" w:rsidRDefault="00944F73" w:rsidP="00944F73">
      <w:pPr>
        <w:pStyle w:val="TH"/>
        <w:rPr>
          <w:lang w:eastAsia="ko-KR"/>
        </w:rPr>
      </w:pPr>
      <w:r>
        <w:t>Table 7.2.4</w:t>
      </w:r>
      <w:r w:rsidRPr="004F7325">
        <w:rPr>
          <w:rFonts w:eastAsia="等线"/>
        </w:rPr>
        <w:t xml:space="preserve"> </w:t>
      </w:r>
      <w:r>
        <w:t xml:space="preserve">KPIs for actuator control </w:t>
      </w:r>
    </w:p>
    <w:tbl>
      <w:tblPr>
        <w:tblW w:w="14182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  <w:tblGridChange w:id="127">
          <w:tblGrid>
            <w:gridCol w:w="431"/>
            <w:gridCol w:w="137"/>
            <w:gridCol w:w="431"/>
            <w:gridCol w:w="436"/>
            <w:gridCol w:w="431"/>
            <w:gridCol w:w="286"/>
            <w:gridCol w:w="431"/>
            <w:gridCol w:w="838"/>
            <w:gridCol w:w="431"/>
            <w:gridCol w:w="464"/>
            <w:gridCol w:w="431"/>
            <w:gridCol w:w="565"/>
            <w:gridCol w:w="431"/>
            <w:gridCol w:w="422"/>
            <w:gridCol w:w="431"/>
            <w:gridCol w:w="346"/>
            <w:gridCol w:w="431"/>
            <w:gridCol w:w="838"/>
            <w:gridCol w:w="431"/>
            <w:gridCol w:w="481"/>
            <w:gridCol w:w="431"/>
            <w:gridCol w:w="413"/>
            <w:gridCol w:w="431"/>
            <w:gridCol w:w="362"/>
            <w:gridCol w:w="431"/>
            <w:gridCol w:w="515"/>
            <w:gridCol w:w="431"/>
            <w:gridCol w:w="515"/>
            <w:gridCol w:w="431"/>
            <w:gridCol w:w="515"/>
            <w:gridCol w:w="431"/>
            <w:gridCol w:w="153"/>
            <w:gridCol w:w="431"/>
          </w:tblGrid>
        </w:tblGridChange>
      </w:tblGrid>
      <w:tr w:rsidR="00052305" w14:paraId="7C8056BD" w14:textId="77777777" w:rsidTr="008C4D7D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EF8019" w14:textId="77777777" w:rsidR="008C4D7D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6ED4705" w14:textId="77777777" w:rsidR="008C4D7D" w:rsidRPr="00187132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CA815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14EC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9315E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77B8A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34F1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DBADC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86668C9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E98D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A8EA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CF83F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0793A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70744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E80A4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B9CB3F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B72E84" w14:textId="77777777" w:rsidR="008C4D7D" w:rsidRPr="00CD7D08" w:rsidRDefault="008C4D7D" w:rsidP="00162A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8C4D7D" w14:paraId="02233C5E" w14:textId="77777777" w:rsidTr="008C4D7D">
        <w:tblPrEx>
          <w:tblW w:w="14182" w:type="dxa"/>
          <w:tblInd w:w="-431" w:type="dxa"/>
          <w:tblLayout w:type="fixed"/>
          <w:tblCellMar>
            <w:left w:w="0" w:type="dxa"/>
            <w:right w:w="0" w:type="dxa"/>
          </w:tblCellMar>
          <w:tblPrExChange w:id="128" w:author="WeijieOPPO_2" w:date="2023-08-23T16:30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43"/>
          <w:trPrChange w:id="129" w:author="WeijieOPPO_2" w:date="2023-08-23T16:30:00Z">
            <w:trPr>
              <w:gridBefore w:val="1"/>
              <w:trHeight w:val="843"/>
            </w:trPr>
          </w:trPrChange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PrChange w:id="130" w:author="WeijieOPPO_2" w:date="2023-08-23T16:30:00Z">
              <w:tcPr>
                <w:tcW w:w="56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</w:tcPr>
            </w:tcPrChange>
          </w:tcPr>
          <w:p w14:paraId="628C9A3A" w14:textId="77777777" w:rsidR="008C4D7D" w:rsidRPr="0056179A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31" w:author="WeijieOPPO_2" w:date="2023-08-23T16:30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3B6A27BA" w14:textId="723E71B6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2" w:author="WeijieOPPO_2" w:date="2023-08-23T16:30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82E142" w14:textId="609D412F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3" w:author="WeijieOPPO_2" w:date="2023-08-23T16:30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08A740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4" w:author="WeijieOPPO_2" w:date="2023-08-23T16:30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0508E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5" w:author="WeijieOPPO_2" w:date="2023-08-23T16:30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339122" w14:textId="5D7F4896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  <w:r w:rsidRPr="00952871" w:rsidDel="000C07DF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6" w:author="WeijieOPPO_2" w:date="2023-08-23T16:30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53B1EC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7" w:author="WeijieOPPO_2" w:date="2023-08-23T16:30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DD8C38" w14:textId="77108505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8" w:author="WeijieOPPO_2" w:date="2023-08-23T16:30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58FFE2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9" w:author="WeijieOPPO_2" w:date="2023-08-23T16:30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5D5C24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06A49F2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lastRenderedPageBreak/>
              <w:t>15,800 square meters for supermarket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0" w:author="WeijieOPPO_2" w:date="2023-08-23T16:30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7A7F58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lastRenderedPageBreak/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1" w:author="WeijieOPPO_2" w:date="2023-08-23T16:30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744D8E" w14:textId="4FCC0B8C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 minutes to 2 hours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2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CFFA5A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3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C450A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4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55BC66" w14:textId="61E3E814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145" w:author="WeijieOPPO_2" w:date="2023-08-23T16:30:00Z">
              <w:tcPr>
                <w:tcW w:w="58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12990B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C#5.11</w:t>
            </w:r>
          </w:p>
          <w:p w14:paraId="22A07E8A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lastRenderedPageBreak/>
              <w:t xml:space="preserve">UC# </w:t>
            </w:r>
            <w:proofErr w:type="gram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5.26,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  <w:proofErr w:type="gram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#6.3</w:t>
            </w:r>
          </w:p>
        </w:tc>
      </w:tr>
      <w:tr w:rsidR="008C4D7D" w14:paraId="1DBFBC89" w14:textId="77777777" w:rsidTr="008C4D7D">
        <w:tblPrEx>
          <w:tblW w:w="14182" w:type="dxa"/>
          <w:tblInd w:w="-431" w:type="dxa"/>
          <w:tblLayout w:type="fixed"/>
          <w:tblCellMar>
            <w:left w:w="0" w:type="dxa"/>
            <w:right w:w="0" w:type="dxa"/>
          </w:tblCellMar>
          <w:tblPrExChange w:id="146" w:author="WeijieOPPO_2" w:date="2023-08-23T16:30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43"/>
          <w:trPrChange w:id="147" w:author="WeijieOPPO_2" w:date="2023-08-23T16:30:00Z">
            <w:trPr>
              <w:gridBefore w:val="1"/>
              <w:trHeight w:val="843"/>
            </w:trPr>
          </w:trPrChange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  <w:tcPrChange w:id="148" w:author="WeijieOPPO_2" w:date="2023-08-23T16:30:00Z">
              <w:tcPr>
                <w:tcW w:w="568" w:type="dxa"/>
                <w:gridSpan w:val="2"/>
                <w:vMerge w:val="restart"/>
                <w:tcBorders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1CCF9986" w14:textId="77777777" w:rsidR="008C4D7D" w:rsidRDefault="008C4D7D" w:rsidP="00365D5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49" w:author="WeijieOPPO_2" w:date="2023-08-23T16:30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5EF5C0D1" w14:textId="7F4B2885" w:rsidR="008C4D7D" w:rsidRPr="00A1406E" w:rsidRDefault="008C4D7D" w:rsidP="00365D5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 for large coverage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0" w:author="WeijieOPPO_2" w:date="2023-08-23T16:30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2FF900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hundreds</w:t>
            </w:r>
          </w:p>
          <w:p w14:paraId="14F2EA92" w14:textId="015E6DAE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1" w:author="WeijieOPPO_2" w:date="2023-08-23T16:30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1D91F2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2" w:author="WeijieOPPO_2" w:date="2023-08-23T16:30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74BF83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3" w:author="WeijieOPPO_2" w:date="2023-08-23T16:30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E3F32F" w14:textId="5848DD12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4" w:author="WeijieOPPO_2" w:date="2023-08-23T16:30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F52FCF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5" w:author="WeijieOPPO_2" w:date="2023-08-23T16:30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37FAF5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6" w:author="WeijieOPPO_2" w:date="2023-08-23T16:30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A34BEB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1DA431B7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7" w:author="WeijieOPPO_2" w:date="2023-08-23T16:30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140DED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8" w:author="WeijieOPPO_2" w:date="2023-08-23T16:30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670BC5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9" w:author="WeijieOPPO_2" w:date="2023-08-23T16:30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3B7A21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60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C91DAE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61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845FF3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62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61A88D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163" w:author="WeijieOPPO_2" w:date="2023-08-23T16:30:00Z">
              <w:tcPr>
                <w:tcW w:w="58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B8BD055" w14:textId="4224DB21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5.30</w:t>
            </w:r>
          </w:p>
          <w:p w14:paraId="6DC44609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43E36A55" w14:textId="77777777" w:rsidTr="008C4D7D">
        <w:tblPrEx>
          <w:tblW w:w="14182" w:type="dxa"/>
          <w:tblInd w:w="-431" w:type="dxa"/>
          <w:tblLayout w:type="fixed"/>
          <w:tblCellMar>
            <w:left w:w="0" w:type="dxa"/>
            <w:right w:w="0" w:type="dxa"/>
          </w:tblCellMar>
          <w:tblPrExChange w:id="164" w:author="WeijieOPPO_2" w:date="2023-08-23T16:30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165" w:author="WeijieOPPO_2" w:date="2023-08-23T16:30:00Z">
            <w:trPr>
              <w:gridBefore w:val="1"/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PrChange w:id="166" w:author="WeijieOPPO_2" w:date="2023-08-23T16:30:00Z">
              <w:tcPr>
                <w:tcW w:w="56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</w:tcPr>
            </w:tcPrChange>
          </w:tcPr>
          <w:p w14:paraId="5FB09195" w14:textId="77777777" w:rsidR="008C4D7D" w:rsidRPr="0056179A" w:rsidRDefault="008C4D7D" w:rsidP="00365D5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67" w:author="WeijieOPPO_2" w:date="2023-08-23T16:30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03E5540" w14:textId="77777777" w:rsidR="008C4D7D" w:rsidRPr="00A1406E" w:rsidRDefault="008C4D7D" w:rsidP="00365D5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for medium coverage</w:t>
            </w:r>
          </w:p>
          <w:p w14:paraId="525953D0" w14:textId="77777777" w:rsidR="008C4D7D" w:rsidRPr="00A1406E" w:rsidRDefault="008C4D7D" w:rsidP="00365D5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68" w:author="WeijieOPPO_2" w:date="2023-08-23T16:30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F12B0D" w14:textId="1AF748D9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69" w:author="WeijieOPPO_2" w:date="2023-08-23T16:30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0D7F6C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0" w:author="WeijieOPPO_2" w:date="2023-08-23T16:30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DE02B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1" w:author="WeijieOPPO_2" w:date="2023-08-23T16:30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1AEDF6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2" w:author="WeijieOPPO_2" w:date="2023-08-23T16:30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27DB25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&lt;200 bits</w:t>
            </w:r>
          </w:p>
          <w:p w14:paraId="520F000B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3" w:author="WeijieOPPO_2" w:date="2023-08-23T16:30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818B8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per 100 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4" w:author="WeijieOPPO_2" w:date="2023-08-23T16:30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D2723E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5" w:author="WeijieOPPO_2" w:date="2023-08-23T16:30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7570D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6" w:author="WeijieOPPO_2" w:date="2023-08-23T16:30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76CA6A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7" w:author="WeijieOPPO_2" w:date="2023-08-23T16:30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4003FA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8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E53B8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9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297C3D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0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9013F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181" w:author="WeijieOPPO_2" w:date="2023-08-23T16:30:00Z">
              <w:tcPr>
                <w:tcW w:w="58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B5AC278" w14:textId="77777777" w:rsidR="008C4D7D" w:rsidRPr="00952871" w:rsidRDefault="008C4D7D" w:rsidP="00365D57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</w:t>
            </w:r>
            <w:proofErr w:type="gram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26,UC</w:t>
            </w:r>
            <w:proofErr w:type="gram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#11</w:t>
            </w:r>
          </w:p>
        </w:tc>
      </w:tr>
    </w:tbl>
    <w:p w14:paraId="06731892" w14:textId="77777777" w:rsidR="00944F73" w:rsidRDefault="00944F73" w:rsidP="00944F73">
      <w:pPr>
        <w:jc w:val="center"/>
        <w:rPr>
          <w:color w:val="FF0000"/>
          <w:sz w:val="36"/>
        </w:rPr>
      </w:pPr>
    </w:p>
    <w:p w14:paraId="08825CC7" w14:textId="77777777" w:rsidR="00944F73" w:rsidRDefault="00944F73" w:rsidP="00944F73">
      <w:pPr>
        <w:jc w:val="center"/>
        <w:rPr>
          <w:color w:val="FF0000"/>
          <w:sz w:val="36"/>
        </w:rPr>
      </w:pPr>
    </w:p>
    <w:p w14:paraId="0C2DF991" w14:textId="77777777" w:rsidR="00944F73" w:rsidRDefault="00944F73" w:rsidP="00944F73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460F8" w14:textId="77777777" w:rsidR="009F64F1" w:rsidRDefault="009F64F1">
      <w:pPr>
        <w:spacing w:after="0"/>
      </w:pPr>
      <w:r>
        <w:separator/>
      </w:r>
    </w:p>
  </w:endnote>
  <w:endnote w:type="continuationSeparator" w:id="0">
    <w:p w14:paraId="514C41D8" w14:textId="77777777" w:rsidR="009F64F1" w:rsidRDefault="009F64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7FE9" w14:textId="77777777" w:rsidR="009F64F1" w:rsidRDefault="009F64F1">
      <w:pPr>
        <w:spacing w:after="0"/>
      </w:pPr>
      <w:r>
        <w:separator/>
      </w:r>
    </w:p>
  </w:footnote>
  <w:footnote w:type="continuationSeparator" w:id="0">
    <w:p w14:paraId="7BD0105E" w14:textId="77777777" w:rsidR="009F64F1" w:rsidRDefault="009F64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E0BE5" w:rsidRDefault="006E0BE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724"/>
        </w:tabs>
        <w:ind w:left="1724" w:hanging="36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E5E89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AF7C83"/>
    <w:multiLevelType w:val="hybridMultilevel"/>
    <w:tmpl w:val="F202D8E4"/>
    <w:lvl w:ilvl="0" w:tplc="67CA0ED4">
      <w:start w:val="1"/>
      <w:numFmt w:val="decimalEnclosedCircle"/>
      <w:lvlText w:val="%1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12"/>
  </w:num>
  <w:num w:numId="5">
    <w:abstractNumId w:val="33"/>
  </w:num>
  <w:num w:numId="6">
    <w:abstractNumId w:val="20"/>
  </w:num>
  <w:num w:numId="7">
    <w:abstractNumId w:val="0"/>
  </w:num>
  <w:num w:numId="8">
    <w:abstractNumId w:val="19"/>
  </w:num>
  <w:num w:numId="9">
    <w:abstractNumId w:val="2"/>
  </w:num>
  <w:num w:numId="10">
    <w:abstractNumId w:val="30"/>
  </w:num>
  <w:num w:numId="11">
    <w:abstractNumId w:val="9"/>
  </w:num>
  <w:num w:numId="12">
    <w:abstractNumId w:val="5"/>
  </w:num>
  <w:num w:numId="13">
    <w:abstractNumId w:val="31"/>
  </w:num>
  <w:num w:numId="14">
    <w:abstractNumId w:val="21"/>
  </w:num>
  <w:num w:numId="15">
    <w:abstractNumId w:val="29"/>
  </w:num>
  <w:num w:numId="16">
    <w:abstractNumId w:val="23"/>
  </w:num>
  <w:num w:numId="17">
    <w:abstractNumId w:val="3"/>
  </w:num>
  <w:num w:numId="18">
    <w:abstractNumId w:val="15"/>
  </w:num>
  <w:num w:numId="19">
    <w:abstractNumId w:val="16"/>
  </w:num>
  <w:num w:numId="20">
    <w:abstractNumId w:val="26"/>
  </w:num>
  <w:num w:numId="21">
    <w:abstractNumId w:val="28"/>
  </w:num>
  <w:num w:numId="22">
    <w:abstractNumId w:val="14"/>
  </w:num>
  <w:num w:numId="23">
    <w:abstractNumId w:val="32"/>
  </w:num>
  <w:num w:numId="24">
    <w:abstractNumId w:val="17"/>
  </w:num>
  <w:num w:numId="25">
    <w:abstractNumId w:val="25"/>
  </w:num>
  <w:num w:numId="26">
    <w:abstractNumId w:val="24"/>
  </w:num>
  <w:num w:numId="27">
    <w:abstractNumId w:val="7"/>
  </w:num>
  <w:num w:numId="28">
    <w:abstractNumId w:val="34"/>
  </w:num>
  <w:num w:numId="29">
    <w:abstractNumId w:val="27"/>
  </w:num>
  <w:num w:numId="30">
    <w:abstractNumId w:val="11"/>
  </w:num>
  <w:num w:numId="31">
    <w:abstractNumId w:val="4"/>
  </w:num>
  <w:num w:numId="32">
    <w:abstractNumId w:val="8"/>
  </w:num>
  <w:num w:numId="33">
    <w:abstractNumId w:val="6"/>
  </w:num>
  <w:num w:numId="34">
    <w:abstractNumId w:val="18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2">
    <w15:presenceInfo w15:providerId="None" w15:userId="WeijieOPP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1FF"/>
    <w:rsid w:val="00001979"/>
    <w:rsid w:val="00003769"/>
    <w:rsid w:val="00004541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2910"/>
    <w:rsid w:val="00043970"/>
    <w:rsid w:val="0004471E"/>
    <w:rsid w:val="000514D2"/>
    <w:rsid w:val="00051A15"/>
    <w:rsid w:val="00051DF4"/>
    <w:rsid w:val="0005221C"/>
    <w:rsid w:val="00052305"/>
    <w:rsid w:val="00052571"/>
    <w:rsid w:val="000525FD"/>
    <w:rsid w:val="00060B8D"/>
    <w:rsid w:val="00062207"/>
    <w:rsid w:val="00062E6E"/>
    <w:rsid w:val="000645E9"/>
    <w:rsid w:val="00064E6C"/>
    <w:rsid w:val="00065AFF"/>
    <w:rsid w:val="00070DB1"/>
    <w:rsid w:val="00070FF0"/>
    <w:rsid w:val="00071AC8"/>
    <w:rsid w:val="0007215E"/>
    <w:rsid w:val="0007299F"/>
    <w:rsid w:val="00073371"/>
    <w:rsid w:val="00074E6C"/>
    <w:rsid w:val="00075A6F"/>
    <w:rsid w:val="00075C6E"/>
    <w:rsid w:val="000771A7"/>
    <w:rsid w:val="00082CB2"/>
    <w:rsid w:val="000834A8"/>
    <w:rsid w:val="00083CDE"/>
    <w:rsid w:val="00084E19"/>
    <w:rsid w:val="00086637"/>
    <w:rsid w:val="00086ED8"/>
    <w:rsid w:val="00087056"/>
    <w:rsid w:val="000879E0"/>
    <w:rsid w:val="00090232"/>
    <w:rsid w:val="0009196B"/>
    <w:rsid w:val="00092C7F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398D"/>
    <w:rsid w:val="000B52EE"/>
    <w:rsid w:val="000B556C"/>
    <w:rsid w:val="000B557D"/>
    <w:rsid w:val="000B7FED"/>
    <w:rsid w:val="000C038A"/>
    <w:rsid w:val="000C07DF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1C82"/>
    <w:rsid w:val="000D2C1E"/>
    <w:rsid w:val="000D36B1"/>
    <w:rsid w:val="000D44B3"/>
    <w:rsid w:val="000D4612"/>
    <w:rsid w:val="000D4E43"/>
    <w:rsid w:val="000E0110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260"/>
    <w:rsid w:val="00114A81"/>
    <w:rsid w:val="0011596E"/>
    <w:rsid w:val="00121A6E"/>
    <w:rsid w:val="00123097"/>
    <w:rsid w:val="001245A0"/>
    <w:rsid w:val="00124FB6"/>
    <w:rsid w:val="00125C62"/>
    <w:rsid w:val="0012699F"/>
    <w:rsid w:val="001278C5"/>
    <w:rsid w:val="00130677"/>
    <w:rsid w:val="00132068"/>
    <w:rsid w:val="00132BCE"/>
    <w:rsid w:val="001343A0"/>
    <w:rsid w:val="00135C33"/>
    <w:rsid w:val="00140FCC"/>
    <w:rsid w:val="00145072"/>
    <w:rsid w:val="00145D43"/>
    <w:rsid w:val="00146A21"/>
    <w:rsid w:val="00150D9D"/>
    <w:rsid w:val="00151145"/>
    <w:rsid w:val="001517A7"/>
    <w:rsid w:val="0015197D"/>
    <w:rsid w:val="0015262E"/>
    <w:rsid w:val="001536A3"/>
    <w:rsid w:val="00153C7E"/>
    <w:rsid w:val="00153D77"/>
    <w:rsid w:val="00154501"/>
    <w:rsid w:val="001568FE"/>
    <w:rsid w:val="00156ABB"/>
    <w:rsid w:val="00157F27"/>
    <w:rsid w:val="0016055C"/>
    <w:rsid w:val="0016126B"/>
    <w:rsid w:val="00162AA0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244F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11F"/>
    <w:rsid w:val="001C0B94"/>
    <w:rsid w:val="001C0EDB"/>
    <w:rsid w:val="001C2DD2"/>
    <w:rsid w:val="001C3077"/>
    <w:rsid w:val="001C3254"/>
    <w:rsid w:val="001C5566"/>
    <w:rsid w:val="001C57C5"/>
    <w:rsid w:val="001C5F1F"/>
    <w:rsid w:val="001C6B53"/>
    <w:rsid w:val="001C79F6"/>
    <w:rsid w:val="001D281B"/>
    <w:rsid w:val="001D3038"/>
    <w:rsid w:val="001D33F0"/>
    <w:rsid w:val="001D4554"/>
    <w:rsid w:val="001D7EFA"/>
    <w:rsid w:val="001E07C5"/>
    <w:rsid w:val="001E2981"/>
    <w:rsid w:val="001E4113"/>
    <w:rsid w:val="001E41F3"/>
    <w:rsid w:val="001E6E98"/>
    <w:rsid w:val="001F012D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15571"/>
    <w:rsid w:val="00220F89"/>
    <w:rsid w:val="002225B3"/>
    <w:rsid w:val="002229A7"/>
    <w:rsid w:val="00222B47"/>
    <w:rsid w:val="002232B5"/>
    <w:rsid w:val="0022453C"/>
    <w:rsid w:val="002258A0"/>
    <w:rsid w:val="002258D2"/>
    <w:rsid w:val="002268C9"/>
    <w:rsid w:val="002270D9"/>
    <w:rsid w:val="002302EE"/>
    <w:rsid w:val="00230651"/>
    <w:rsid w:val="00232AEC"/>
    <w:rsid w:val="002332AA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77779"/>
    <w:rsid w:val="002801EF"/>
    <w:rsid w:val="00282826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0F0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04"/>
    <w:rsid w:val="002E2BD3"/>
    <w:rsid w:val="002E3C23"/>
    <w:rsid w:val="002E472E"/>
    <w:rsid w:val="002E5B24"/>
    <w:rsid w:val="002F2723"/>
    <w:rsid w:val="002F4A8E"/>
    <w:rsid w:val="002F5077"/>
    <w:rsid w:val="002F50B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44D1"/>
    <w:rsid w:val="00317DA5"/>
    <w:rsid w:val="003205EC"/>
    <w:rsid w:val="00320D72"/>
    <w:rsid w:val="0032288D"/>
    <w:rsid w:val="00322D48"/>
    <w:rsid w:val="00323E65"/>
    <w:rsid w:val="003258E9"/>
    <w:rsid w:val="003263EE"/>
    <w:rsid w:val="00331E8E"/>
    <w:rsid w:val="00336422"/>
    <w:rsid w:val="003375A7"/>
    <w:rsid w:val="003400EF"/>
    <w:rsid w:val="00341528"/>
    <w:rsid w:val="00345797"/>
    <w:rsid w:val="003470DB"/>
    <w:rsid w:val="003478AA"/>
    <w:rsid w:val="003478CA"/>
    <w:rsid w:val="003502A9"/>
    <w:rsid w:val="00353A21"/>
    <w:rsid w:val="0035543A"/>
    <w:rsid w:val="00355F92"/>
    <w:rsid w:val="00357585"/>
    <w:rsid w:val="00357B00"/>
    <w:rsid w:val="00357FEA"/>
    <w:rsid w:val="003609EF"/>
    <w:rsid w:val="00361144"/>
    <w:rsid w:val="003620BA"/>
    <w:rsid w:val="0036231A"/>
    <w:rsid w:val="003637CF"/>
    <w:rsid w:val="00365D57"/>
    <w:rsid w:val="00366441"/>
    <w:rsid w:val="00367249"/>
    <w:rsid w:val="00370B32"/>
    <w:rsid w:val="00374340"/>
    <w:rsid w:val="00374DD4"/>
    <w:rsid w:val="0037616F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7E7"/>
    <w:rsid w:val="003C1E9B"/>
    <w:rsid w:val="003C26AF"/>
    <w:rsid w:val="003C2AF3"/>
    <w:rsid w:val="003C2B29"/>
    <w:rsid w:val="003C4608"/>
    <w:rsid w:val="003C51A3"/>
    <w:rsid w:val="003C5E35"/>
    <w:rsid w:val="003D14E9"/>
    <w:rsid w:val="003D1ADA"/>
    <w:rsid w:val="003D2C01"/>
    <w:rsid w:val="003D364A"/>
    <w:rsid w:val="003D692F"/>
    <w:rsid w:val="003D70D5"/>
    <w:rsid w:val="003E0F2A"/>
    <w:rsid w:val="003E1462"/>
    <w:rsid w:val="003E1A36"/>
    <w:rsid w:val="003E3490"/>
    <w:rsid w:val="003E476E"/>
    <w:rsid w:val="003E6163"/>
    <w:rsid w:val="003F0751"/>
    <w:rsid w:val="003F45FD"/>
    <w:rsid w:val="003F609E"/>
    <w:rsid w:val="00400EA6"/>
    <w:rsid w:val="0040266A"/>
    <w:rsid w:val="00402F08"/>
    <w:rsid w:val="00404023"/>
    <w:rsid w:val="00405431"/>
    <w:rsid w:val="0040547C"/>
    <w:rsid w:val="004071C1"/>
    <w:rsid w:val="00410371"/>
    <w:rsid w:val="004139E6"/>
    <w:rsid w:val="00415EA0"/>
    <w:rsid w:val="00416CAA"/>
    <w:rsid w:val="00416CFF"/>
    <w:rsid w:val="00416F06"/>
    <w:rsid w:val="004203E2"/>
    <w:rsid w:val="00420891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46CAD"/>
    <w:rsid w:val="0044788E"/>
    <w:rsid w:val="004527B2"/>
    <w:rsid w:val="00453EA3"/>
    <w:rsid w:val="00453EFB"/>
    <w:rsid w:val="004564C5"/>
    <w:rsid w:val="00456D96"/>
    <w:rsid w:val="004604CD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E03"/>
    <w:rsid w:val="00473F2B"/>
    <w:rsid w:val="00475F4E"/>
    <w:rsid w:val="0047669E"/>
    <w:rsid w:val="00477429"/>
    <w:rsid w:val="004778A4"/>
    <w:rsid w:val="00482950"/>
    <w:rsid w:val="00482D02"/>
    <w:rsid w:val="0048449B"/>
    <w:rsid w:val="00486B0A"/>
    <w:rsid w:val="004906FE"/>
    <w:rsid w:val="00494041"/>
    <w:rsid w:val="004953D8"/>
    <w:rsid w:val="004972D2"/>
    <w:rsid w:val="00497789"/>
    <w:rsid w:val="004A0562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5CE5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6D"/>
    <w:rsid w:val="004D37B3"/>
    <w:rsid w:val="004D460B"/>
    <w:rsid w:val="004D6CD2"/>
    <w:rsid w:val="004D6E9B"/>
    <w:rsid w:val="004E0689"/>
    <w:rsid w:val="004E08BA"/>
    <w:rsid w:val="004E27A6"/>
    <w:rsid w:val="004E2DAC"/>
    <w:rsid w:val="004E4312"/>
    <w:rsid w:val="004E4506"/>
    <w:rsid w:val="004E4766"/>
    <w:rsid w:val="004F4CDD"/>
    <w:rsid w:val="004F612A"/>
    <w:rsid w:val="004F670A"/>
    <w:rsid w:val="004F7F00"/>
    <w:rsid w:val="00500868"/>
    <w:rsid w:val="00501999"/>
    <w:rsid w:val="005025AE"/>
    <w:rsid w:val="00503877"/>
    <w:rsid w:val="00504C5B"/>
    <w:rsid w:val="005061F3"/>
    <w:rsid w:val="0051217E"/>
    <w:rsid w:val="00513F71"/>
    <w:rsid w:val="0051480B"/>
    <w:rsid w:val="00514D4D"/>
    <w:rsid w:val="005153B3"/>
    <w:rsid w:val="005157D8"/>
    <w:rsid w:val="0051580D"/>
    <w:rsid w:val="00515B87"/>
    <w:rsid w:val="00520FD7"/>
    <w:rsid w:val="0052135C"/>
    <w:rsid w:val="00522CC7"/>
    <w:rsid w:val="0052328A"/>
    <w:rsid w:val="00523C95"/>
    <w:rsid w:val="005251E8"/>
    <w:rsid w:val="00527C7E"/>
    <w:rsid w:val="005303F8"/>
    <w:rsid w:val="00530492"/>
    <w:rsid w:val="005308D2"/>
    <w:rsid w:val="00530BC0"/>
    <w:rsid w:val="005326D0"/>
    <w:rsid w:val="005333DF"/>
    <w:rsid w:val="005371BA"/>
    <w:rsid w:val="00542782"/>
    <w:rsid w:val="0054297F"/>
    <w:rsid w:val="00542FDE"/>
    <w:rsid w:val="00543F83"/>
    <w:rsid w:val="00544CCB"/>
    <w:rsid w:val="00545354"/>
    <w:rsid w:val="005453CB"/>
    <w:rsid w:val="005455CF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BF3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86F7F"/>
    <w:rsid w:val="005915E6"/>
    <w:rsid w:val="005917D2"/>
    <w:rsid w:val="0059188F"/>
    <w:rsid w:val="00591FA9"/>
    <w:rsid w:val="00592D74"/>
    <w:rsid w:val="00594E2D"/>
    <w:rsid w:val="00594E9A"/>
    <w:rsid w:val="005A01D2"/>
    <w:rsid w:val="005A19F1"/>
    <w:rsid w:val="005A2484"/>
    <w:rsid w:val="005A2D52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4D8"/>
    <w:rsid w:val="005C4D1B"/>
    <w:rsid w:val="005C4E59"/>
    <w:rsid w:val="005C5C67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4C0F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159CA"/>
    <w:rsid w:val="00621188"/>
    <w:rsid w:val="006255AB"/>
    <w:rsid w:val="006257ED"/>
    <w:rsid w:val="00630977"/>
    <w:rsid w:val="00631220"/>
    <w:rsid w:val="006317BA"/>
    <w:rsid w:val="006321A2"/>
    <w:rsid w:val="006341EB"/>
    <w:rsid w:val="0063475B"/>
    <w:rsid w:val="00636311"/>
    <w:rsid w:val="00636DA6"/>
    <w:rsid w:val="00637510"/>
    <w:rsid w:val="006442D0"/>
    <w:rsid w:val="006503BE"/>
    <w:rsid w:val="00651132"/>
    <w:rsid w:val="006539AC"/>
    <w:rsid w:val="006551E9"/>
    <w:rsid w:val="00655450"/>
    <w:rsid w:val="00655654"/>
    <w:rsid w:val="00660C55"/>
    <w:rsid w:val="00663055"/>
    <w:rsid w:val="006639C7"/>
    <w:rsid w:val="00665148"/>
    <w:rsid w:val="00665AF6"/>
    <w:rsid w:val="00665C47"/>
    <w:rsid w:val="00665F95"/>
    <w:rsid w:val="00667224"/>
    <w:rsid w:val="0067236A"/>
    <w:rsid w:val="0067370D"/>
    <w:rsid w:val="00676B6C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0BE5"/>
    <w:rsid w:val="006E21FB"/>
    <w:rsid w:val="006E63FF"/>
    <w:rsid w:val="006E6F78"/>
    <w:rsid w:val="006E7C9A"/>
    <w:rsid w:val="006F0BA5"/>
    <w:rsid w:val="006F0BCB"/>
    <w:rsid w:val="006F1935"/>
    <w:rsid w:val="006F19E0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08F8"/>
    <w:rsid w:val="00722E2E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5068"/>
    <w:rsid w:val="00745FCB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73A31"/>
    <w:rsid w:val="00775FC8"/>
    <w:rsid w:val="007801D0"/>
    <w:rsid w:val="00781117"/>
    <w:rsid w:val="00781C09"/>
    <w:rsid w:val="00783180"/>
    <w:rsid w:val="00783D32"/>
    <w:rsid w:val="007845FA"/>
    <w:rsid w:val="0078536F"/>
    <w:rsid w:val="007860A7"/>
    <w:rsid w:val="00786778"/>
    <w:rsid w:val="00787E2B"/>
    <w:rsid w:val="00790503"/>
    <w:rsid w:val="00792342"/>
    <w:rsid w:val="00794CC1"/>
    <w:rsid w:val="00795141"/>
    <w:rsid w:val="007958D2"/>
    <w:rsid w:val="00796332"/>
    <w:rsid w:val="0079641A"/>
    <w:rsid w:val="007974F6"/>
    <w:rsid w:val="007977A8"/>
    <w:rsid w:val="007A4446"/>
    <w:rsid w:val="007A48F2"/>
    <w:rsid w:val="007A67A2"/>
    <w:rsid w:val="007B33DA"/>
    <w:rsid w:val="007B39F5"/>
    <w:rsid w:val="007B4C6E"/>
    <w:rsid w:val="007B512A"/>
    <w:rsid w:val="007B5269"/>
    <w:rsid w:val="007B5AF1"/>
    <w:rsid w:val="007B6F86"/>
    <w:rsid w:val="007C122E"/>
    <w:rsid w:val="007C13A5"/>
    <w:rsid w:val="007C158C"/>
    <w:rsid w:val="007C2097"/>
    <w:rsid w:val="007C3A33"/>
    <w:rsid w:val="007C460F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2E4A"/>
    <w:rsid w:val="007E3E1F"/>
    <w:rsid w:val="007E3E89"/>
    <w:rsid w:val="007E4198"/>
    <w:rsid w:val="007E44B7"/>
    <w:rsid w:val="007E6875"/>
    <w:rsid w:val="007E6CFD"/>
    <w:rsid w:val="007E6DEB"/>
    <w:rsid w:val="007F0A25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7F7331"/>
    <w:rsid w:val="00802024"/>
    <w:rsid w:val="00803516"/>
    <w:rsid w:val="00803928"/>
    <w:rsid w:val="008040A8"/>
    <w:rsid w:val="00806158"/>
    <w:rsid w:val="008113F7"/>
    <w:rsid w:val="00811FB6"/>
    <w:rsid w:val="00815E31"/>
    <w:rsid w:val="00816266"/>
    <w:rsid w:val="008175E2"/>
    <w:rsid w:val="0082288D"/>
    <w:rsid w:val="008228CB"/>
    <w:rsid w:val="00824BDD"/>
    <w:rsid w:val="008279FA"/>
    <w:rsid w:val="00827A19"/>
    <w:rsid w:val="0083231C"/>
    <w:rsid w:val="0083401F"/>
    <w:rsid w:val="00836B6A"/>
    <w:rsid w:val="00843A24"/>
    <w:rsid w:val="00844321"/>
    <w:rsid w:val="00851F15"/>
    <w:rsid w:val="0085296B"/>
    <w:rsid w:val="00852972"/>
    <w:rsid w:val="00852A7A"/>
    <w:rsid w:val="00855FB7"/>
    <w:rsid w:val="008577D3"/>
    <w:rsid w:val="008626E7"/>
    <w:rsid w:val="00863157"/>
    <w:rsid w:val="0086388E"/>
    <w:rsid w:val="008646D7"/>
    <w:rsid w:val="00865101"/>
    <w:rsid w:val="008656CA"/>
    <w:rsid w:val="00865740"/>
    <w:rsid w:val="00865BD8"/>
    <w:rsid w:val="0086699B"/>
    <w:rsid w:val="00870EE7"/>
    <w:rsid w:val="0087325C"/>
    <w:rsid w:val="008749B5"/>
    <w:rsid w:val="00876031"/>
    <w:rsid w:val="00880D22"/>
    <w:rsid w:val="0088151B"/>
    <w:rsid w:val="00883494"/>
    <w:rsid w:val="00884CEE"/>
    <w:rsid w:val="008863B9"/>
    <w:rsid w:val="00887CEF"/>
    <w:rsid w:val="008936B7"/>
    <w:rsid w:val="00894A1D"/>
    <w:rsid w:val="00894D3D"/>
    <w:rsid w:val="00894FDF"/>
    <w:rsid w:val="008A26F6"/>
    <w:rsid w:val="008A40D5"/>
    <w:rsid w:val="008A4496"/>
    <w:rsid w:val="008A45A6"/>
    <w:rsid w:val="008A5920"/>
    <w:rsid w:val="008A6229"/>
    <w:rsid w:val="008A69CE"/>
    <w:rsid w:val="008A6EC6"/>
    <w:rsid w:val="008B0BD5"/>
    <w:rsid w:val="008B50CC"/>
    <w:rsid w:val="008C0670"/>
    <w:rsid w:val="008C1297"/>
    <w:rsid w:val="008C181C"/>
    <w:rsid w:val="008C4D7D"/>
    <w:rsid w:val="008C4E88"/>
    <w:rsid w:val="008D1659"/>
    <w:rsid w:val="008D29DC"/>
    <w:rsid w:val="008D38F5"/>
    <w:rsid w:val="008D4759"/>
    <w:rsid w:val="008D71E4"/>
    <w:rsid w:val="008E1406"/>
    <w:rsid w:val="008E141C"/>
    <w:rsid w:val="008E2820"/>
    <w:rsid w:val="008E3993"/>
    <w:rsid w:val="008E6BE9"/>
    <w:rsid w:val="008E76D3"/>
    <w:rsid w:val="008E7D8D"/>
    <w:rsid w:val="008F054F"/>
    <w:rsid w:val="008F3789"/>
    <w:rsid w:val="008F686C"/>
    <w:rsid w:val="008F7A38"/>
    <w:rsid w:val="008F7AA7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2BF9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25BC7"/>
    <w:rsid w:val="00930FEF"/>
    <w:rsid w:val="009313F4"/>
    <w:rsid w:val="0093340F"/>
    <w:rsid w:val="00934211"/>
    <w:rsid w:val="00934595"/>
    <w:rsid w:val="009372EC"/>
    <w:rsid w:val="009405DD"/>
    <w:rsid w:val="00941E30"/>
    <w:rsid w:val="00942EF5"/>
    <w:rsid w:val="009430BD"/>
    <w:rsid w:val="009441B4"/>
    <w:rsid w:val="009449B3"/>
    <w:rsid w:val="00944A38"/>
    <w:rsid w:val="00944F73"/>
    <w:rsid w:val="00946DC8"/>
    <w:rsid w:val="00952871"/>
    <w:rsid w:val="0095445E"/>
    <w:rsid w:val="00954882"/>
    <w:rsid w:val="00956B67"/>
    <w:rsid w:val="009570B3"/>
    <w:rsid w:val="00957ECA"/>
    <w:rsid w:val="00960613"/>
    <w:rsid w:val="00960F23"/>
    <w:rsid w:val="00962752"/>
    <w:rsid w:val="0096423E"/>
    <w:rsid w:val="0096706E"/>
    <w:rsid w:val="00967669"/>
    <w:rsid w:val="00970ACF"/>
    <w:rsid w:val="00972394"/>
    <w:rsid w:val="00974EDA"/>
    <w:rsid w:val="009777D9"/>
    <w:rsid w:val="00981337"/>
    <w:rsid w:val="00982D2D"/>
    <w:rsid w:val="00983EFC"/>
    <w:rsid w:val="009844E7"/>
    <w:rsid w:val="00985A2A"/>
    <w:rsid w:val="0098725A"/>
    <w:rsid w:val="00991B88"/>
    <w:rsid w:val="00992B6D"/>
    <w:rsid w:val="00993150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C50F8"/>
    <w:rsid w:val="009D070E"/>
    <w:rsid w:val="009D1550"/>
    <w:rsid w:val="009D21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79"/>
    <w:rsid w:val="009F5BC9"/>
    <w:rsid w:val="009F64F1"/>
    <w:rsid w:val="009F734F"/>
    <w:rsid w:val="00A00233"/>
    <w:rsid w:val="00A02ACF"/>
    <w:rsid w:val="00A053F9"/>
    <w:rsid w:val="00A05C0E"/>
    <w:rsid w:val="00A1122B"/>
    <w:rsid w:val="00A115BA"/>
    <w:rsid w:val="00A1270A"/>
    <w:rsid w:val="00A12BB3"/>
    <w:rsid w:val="00A12CC6"/>
    <w:rsid w:val="00A12F5E"/>
    <w:rsid w:val="00A130CE"/>
    <w:rsid w:val="00A1311A"/>
    <w:rsid w:val="00A13773"/>
    <w:rsid w:val="00A13FBC"/>
    <w:rsid w:val="00A1406E"/>
    <w:rsid w:val="00A14738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2BAE"/>
    <w:rsid w:val="00A65592"/>
    <w:rsid w:val="00A66B88"/>
    <w:rsid w:val="00A67EE4"/>
    <w:rsid w:val="00A714FE"/>
    <w:rsid w:val="00A72302"/>
    <w:rsid w:val="00A73125"/>
    <w:rsid w:val="00A75DF2"/>
    <w:rsid w:val="00A7671C"/>
    <w:rsid w:val="00A77167"/>
    <w:rsid w:val="00A771C2"/>
    <w:rsid w:val="00A77C4C"/>
    <w:rsid w:val="00A80110"/>
    <w:rsid w:val="00A8090E"/>
    <w:rsid w:val="00A81C58"/>
    <w:rsid w:val="00A837FD"/>
    <w:rsid w:val="00A83D50"/>
    <w:rsid w:val="00A92562"/>
    <w:rsid w:val="00A93BB8"/>
    <w:rsid w:val="00A93BBB"/>
    <w:rsid w:val="00AA0E5A"/>
    <w:rsid w:val="00AA1C3A"/>
    <w:rsid w:val="00AA26FB"/>
    <w:rsid w:val="00AA2CBC"/>
    <w:rsid w:val="00AA35BF"/>
    <w:rsid w:val="00AA5723"/>
    <w:rsid w:val="00AA65F1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C7B08"/>
    <w:rsid w:val="00AD036E"/>
    <w:rsid w:val="00AD0F04"/>
    <w:rsid w:val="00AD1321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4B47"/>
    <w:rsid w:val="00AF5FE5"/>
    <w:rsid w:val="00AF6236"/>
    <w:rsid w:val="00AF74BB"/>
    <w:rsid w:val="00B01CDD"/>
    <w:rsid w:val="00B02201"/>
    <w:rsid w:val="00B06412"/>
    <w:rsid w:val="00B110AC"/>
    <w:rsid w:val="00B11D1D"/>
    <w:rsid w:val="00B11D23"/>
    <w:rsid w:val="00B15862"/>
    <w:rsid w:val="00B22BC3"/>
    <w:rsid w:val="00B22BD9"/>
    <w:rsid w:val="00B258BB"/>
    <w:rsid w:val="00B25CE0"/>
    <w:rsid w:val="00B26EC9"/>
    <w:rsid w:val="00B3031C"/>
    <w:rsid w:val="00B30B19"/>
    <w:rsid w:val="00B3506A"/>
    <w:rsid w:val="00B3671D"/>
    <w:rsid w:val="00B37B97"/>
    <w:rsid w:val="00B447F4"/>
    <w:rsid w:val="00B45CAA"/>
    <w:rsid w:val="00B46593"/>
    <w:rsid w:val="00B465F7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64F0"/>
    <w:rsid w:val="00B765FC"/>
    <w:rsid w:val="00B80014"/>
    <w:rsid w:val="00B814A2"/>
    <w:rsid w:val="00B81739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F90"/>
    <w:rsid w:val="00B9751D"/>
    <w:rsid w:val="00BA100F"/>
    <w:rsid w:val="00BA2D0C"/>
    <w:rsid w:val="00BA2E7E"/>
    <w:rsid w:val="00BA3EC5"/>
    <w:rsid w:val="00BA4840"/>
    <w:rsid w:val="00BA51D9"/>
    <w:rsid w:val="00BA64B1"/>
    <w:rsid w:val="00BA66B3"/>
    <w:rsid w:val="00BA737F"/>
    <w:rsid w:val="00BB0178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7F3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3C5"/>
    <w:rsid w:val="00C37BEE"/>
    <w:rsid w:val="00C46B32"/>
    <w:rsid w:val="00C52758"/>
    <w:rsid w:val="00C54011"/>
    <w:rsid w:val="00C548DA"/>
    <w:rsid w:val="00C549F1"/>
    <w:rsid w:val="00C61FA2"/>
    <w:rsid w:val="00C62E1B"/>
    <w:rsid w:val="00C6362C"/>
    <w:rsid w:val="00C63AC9"/>
    <w:rsid w:val="00C63D1B"/>
    <w:rsid w:val="00C66BA2"/>
    <w:rsid w:val="00C66C37"/>
    <w:rsid w:val="00C675F8"/>
    <w:rsid w:val="00C67D7E"/>
    <w:rsid w:val="00C7267B"/>
    <w:rsid w:val="00C73D18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3ECA"/>
    <w:rsid w:val="00CB44FB"/>
    <w:rsid w:val="00CB463E"/>
    <w:rsid w:val="00CB63E0"/>
    <w:rsid w:val="00CB7698"/>
    <w:rsid w:val="00CB7C66"/>
    <w:rsid w:val="00CC02D4"/>
    <w:rsid w:val="00CC1707"/>
    <w:rsid w:val="00CC5026"/>
    <w:rsid w:val="00CC5B7A"/>
    <w:rsid w:val="00CC670E"/>
    <w:rsid w:val="00CC68D0"/>
    <w:rsid w:val="00CC6ADD"/>
    <w:rsid w:val="00CC7F66"/>
    <w:rsid w:val="00CD42B2"/>
    <w:rsid w:val="00CD4F0C"/>
    <w:rsid w:val="00CD55FB"/>
    <w:rsid w:val="00CD757B"/>
    <w:rsid w:val="00CD7D08"/>
    <w:rsid w:val="00CE1110"/>
    <w:rsid w:val="00CE1212"/>
    <w:rsid w:val="00CE5316"/>
    <w:rsid w:val="00CF1629"/>
    <w:rsid w:val="00CF2725"/>
    <w:rsid w:val="00CF718D"/>
    <w:rsid w:val="00D01172"/>
    <w:rsid w:val="00D01E2A"/>
    <w:rsid w:val="00D01F49"/>
    <w:rsid w:val="00D020CD"/>
    <w:rsid w:val="00D03F9A"/>
    <w:rsid w:val="00D04919"/>
    <w:rsid w:val="00D04D03"/>
    <w:rsid w:val="00D06D51"/>
    <w:rsid w:val="00D078E0"/>
    <w:rsid w:val="00D113A0"/>
    <w:rsid w:val="00D11C6A"/>
    <w:rsid w:val="00D12540"/>
    <w:rsid w:val="00D13105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771"/>
    <w:rsid w:val="00D4593D"/>
    <w:rsid w:val="00D46D1E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00C2"/>
    <w:rsid w:val="00D94A75"/>
    <w:rsid w:val="00D95499"/>
    <w:rsid w:val="00DA1D7D"/>
    <w:rsid w:val="00DA3F14"/>
    <w:rsid w:val="00DA677D"/>
    <w:rsid w:val="00DB1023"/>
    <w:rsid w:val="00DB1D89"/>
    <w:rsid w:val="00DB25F7"/>
    <w:rsid w:val="00DB329F"/>
    <w:rsid w:val="00DB32C6"/>
    <w:rsid w:val="00DB35E6"/>
    <w:rsid w:val="00DB3B01"/>
    <w:rsid w:val="00DB51E6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E7970"/>
    <w:rsid w:val="00DF2A08"/>
    <w:rsid w:val="00DF37C8"/>
    <w:rsid w:val="00DF49A1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4886"/>
    <w:rsid w:val="00E25350"/>
    <w:rsid w:val="00E25B88"/>
    <w:rsid w:val="00E2662D"/>
    <w:rsid w:val="00E27731"/>
    <w:rsid w:val="00E30F0B"/>
    <w:rsid w:val="00E32935"/>
    <w:rsid w:val="00E34898"/>
    <w:rsid w:val="00E36A46"/>
    <w:rsid w:val="00E41B6B"/>
    <w:rsid w:val="00E42527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867"/>
    <w:rsid w:val="00E87969"/>
    <w:rsid w:val="00E91236"/>
    <w:rsid w:val="00E914CE"/>
    <w:rsid w:val="00E9181E"/>
    <w:rsid w:val="00E920ED"/>
    <w:rsid w:val="00E92AE5"/>
    <w:rsid w:val="00E94FF7"/>
    <w:rsid w:val="00E95870"/>
    <w:rsid w:val="00EA4019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6872"/>
    <w:rsid w:val="00EB7A03"/>
    <w:rsid w:val="00EC049D"/>
    <w:rsid w:val="00EC1259"/>
    <w:rsid w:val="00EC1DB7"/>
    <w:rsid w:val="00EC2210"/>
    <w:rsid w:val="00EC2464"/>
    <w:rsid w:val="00EC376C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5AD5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826"/>
    <w:rsid w:val="00F5293D"/>
    <w:rsid w:val="00F53DD4"/>
    <w:rsid w:val="00F54051"/>
    <w:rsid w:val="00F5500A"/>
    <w:rsid w:val="00F57C45"/>
    <w:rsid w:val="00F60171"/>
    <w:rsid w:val="00F60BE1"/>
    <w:rsid w:val="00F619E6"/>
    <w:rsid w:val="00F64F65"/>
    <w:rsid w:val="00F67012"/>
    <w:rsid w:val="00F67ADA"/>
    <w:rsid w:val="00F77EA4"/>
    <w:rsid w:val="00F80FBB"/>
    <w:rsid w:val="00F821D6"/>
    <w:rsid w:val="00F83017"/>
    <w:rsid w:val="00F85967"/>
    <w:rsid w:val="00F86065"/>
    <w:rsid w:val="00F860E5"/>
    <w:rsid w:val="00F86442"/>
    <w:rsid w:val="00F86F0D"/>
    <w:rsid w:val="00F90E23"/>
    <w:rsid w:val="00F91BD3"/>
    <w:rsid w:val="00F91D12"/>
    <w:rsid w:val="00F91EF7"/>
    <w:rsid w:val="00F92139"/>
    <w:rsid w:val="00F938CA"/>
    <w:rsid w:val="00F94A7E"/>
    <w:rsid w:val="00F96080"/>
    <w:rsid w:val="00F970D6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6B48"/>
    <w:rsid w:val="00FB7864"/>
    <w:rsid w:val="00FB7FDD"/>
    <w:rsid w:val="00FC1A00"/>
    <w:rsid w:val="00FC1BD9"/>
    <w:rsid w:val="00FC1F47"/>
    <w:rsid w:val="00FC61FF"/>
    <w:rsid w:val="00FC7B4C"/>
    <w:rsid w:val="00FD0502"/>
    <w:rsid w:val="00FD230E"/>
    <w:rsid w:val="00FD2DF9"/>
    <w:rsid w:val="00FD6272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B51DE5-8DCB-4FD0-9EB3-F29A230B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15</Pages>
  <Words>2765</Words>
  <Characters>15765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WeijieOPPO_2</cp:lastModifiedBy>
  <cp:revision>12</cp:revision>
  <cp:lastPrinted>2411-12-31T15:59:00Z</cp:lastPrinted>
  <dcterms:created xsi:type="dcterms:W3CDTF">2023-08-22T14:03:00Z</dcterms:created>
  <dcterms:modified xsi:type="dcterms:W3CDTF">2023-08-23T13:05:00Z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